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571EA" w14:textId="14A3C2D7" w:rsidR="0043124D" w:rsidRPr="00633CF8" w:rsidRDefault="00F862FC" w:rsidP="001968DF">
      <w:pPr>
        <w:rPr>
          <w:b/>
          <w:sz w:val="22"/>
          <w:szCs w:val="22"/>
          <w:lang w:val="it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  <w:r w:rsidRPr="00633CF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Ciclo di formazione SSS</w:t>
      </w:r>
      <w:r w:rsidR="0043124D" w:rsidRPr="00633CF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: </w:t>
      </w:r>
      <w:r w:rsidRPr="00633CF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rapporto finale e raccomandazione all’attenzione dell</w:t>
      </w:r>
      <w:r w:rsidR="00A8163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a</w:t>
      </w:r>
      <w:r w:rsidRPr="00633CF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</w:t>
      </w:r>
      <w:r w:rsidR="00A8163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SEFRI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42FD2FB" w14:textId="77777777" w:rsidR="00F7718F" w:rsidRPr="00633CF8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p w14:paraId="49BDD122" w14:textId="77777777" w:rsidR="0043124D" w:rsidRPr="00633CF8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17271A" w14:paraId="11EF7715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120CD90D" w14:textId="77777777" w:rsidR="0043124D" w:rsidRPr="00633CF8" w:rsidRDefault="00F862F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 ciclo di formazione SSS</w:t>
            </w:r>
          </w:p>
        </w:tc>
      </w:tr>
      <w:tr w:rsidR="0043124D" w:rsidRPr="0017271A" w14:paraId="01BE407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AB80C50" w14:textId="77777777" w:rsidR="0043124D" w:rsidRPr="00633CF8" w:rsidRDefault="00F862F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Numero della procedura di riconoscimento</w:t>
            </w:r>
          </w:p>
        </w:tc>
        <w:tc>
          <w:tcPr>
            <w:tcW w:w="5103" w:type="dxa"/>
            <w:vAlign w:val="center"/>
          </w:tcPr>
          <w:p w14:paraId="71BD2EED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17271A" w14:paraId="229FB8B4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ABB231D" w14:textId="77777777" w:rsidR="0043124D" w:rsidRPr="00633CF8" w:rsidRDefault="00F862F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Ciclo di formazione: denominazione conformemente all’allegato al programma quadro d’insegnamento</w:t>
            </w:r>
            <w:r w:rsidR="00CE3DFA">
              <w:rPr>
                <w:rFonts w:ascii="Arial" w:hAnsi="Arial" w:cs="Arial"/>
                <w:sz w:val="18"/>
                <w:szCs w:val="18"/>
                <w:lang w:val="it-CH"/>
              </w:rPr>
              <w:t xml:space="preserve"> (PQI)</w:t>
            </w:r>
          </w:p>
        </w:tc>
        <w:tc>
          <w:tcPr>
            <w:tcW w:w="5103" w:type="dxa"/>
            <w:vAlign w:val="center"/>
          </w:tcPr>
          <w:p w14:paraId="783EF73C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17271A" w14:paraId="27E901AE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47D8743" w14:textId="4FE03927" w:rsidR="0043124D" w:rsidRPr="00633CF8" w:rsidRDefault="00CE3DFA" w:rsidP="00CE3D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sz w:val="18"/>
                <w:szCs w:val="18"/>
                <w:lang w:val="it-CH"/>
              </w:rPr>
              <w:t>PQI</w:t>
            </w:r>
            <w:r w:rsidR="00F862FC" w:rsidRPr="00633CF8">
              <w:rPr>
                <w:rFonts w:ascii="Arial" w:hAnsi="Arial" w:cs="Arial"/>
                <w:sz w:val="18"/>
                <w:szCs w:val="18"/>
                <w:lang w:val="it-CH"/>
              </w:rPr>
              <w:t>: denominazione + data d</w:t>
            </w:r>
            <w:r>
              <w:rPr>
                <w:rFonts w:ascii="Arial" w:hAnsi="Arial" w:cs="Arial"/>
                <w:sz w:val="18"/>
                <w:szCs w:val="18"/>
                <w:lang w:val="it-CH"/>
              </w:rPr>
              <w:t xml:space="preserve">i </w:t>
            </w:r>
            <w:r w:rsidR="00F862FC" w:rsidRPr="00633CF8">
              <w:rPr>
                <w:rFonts w:ascii="Arial" w:hAnsi="Arial" w:cs="Arial"/>
                <w:sz w:val="18"/>
                <w:szCs w:val="18"/>
                <w:lang w:val="it-CH"/>
              </w:rPr>
              <w:t>approvazione</w:t>
            </w:r>
          </w:p>
        </w:tc>
        <w:tc>
          <w:tcPr>
            <w:tcW w:w="5103" w:type="dxa"/>
            <w:vAlign w:val="center"/>
          </w:tcPr>
          <w:p w14:paraId="3EBB062F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17271A" w14:paraId="4CCF5B89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0F24A6D" w14:textId="77777777" w:rsidR="0043124D" w:rsidRPr="00633CF8" w:rsidRDefault="00F862F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Ciclo di formazione di riferimento: denominazione, data di inizio e di fine</w:t>
            </w:r>
          </w:p>
        </w:tc>
        <w:tc>
          <w:tcPr>
            <w:tcW w:w="5103" w:type="dxa"/>
            <w:vAlign w:val="center"/>
          </w:tcPr>
          <w:p w14:paraId="5A1E05BF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633CF8" w14:paraId="27E15D9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9F766DE" w14:textId="37BC1349" w:rsidR="0043124D" w:rsidRPr="00633CF8" w:rsidRDefault="00F862F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Data della decisione d</w:t>
            </w:r>
            <w:r w:rsidR="00CE3DFA">
              <w:rPr>
                <w:rFonts w:ascii="Arial" w:hAnsi="Arial" w:cs="Arial"/>
                <w:sz w:val="18"/>
                <w:szCs w:val="18"/>
                <w:lang w:val="it-CH"/>
              </w:rPr>
              <w:t>’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avvio</w:t>
            </w:r>
          </w:p>
        </w:tc>
        <w:tc>
          <w:tcPr>
            <w:tcW w:w="5103" w:type="dxa"/>
            <w:vAlign w:val="center"/>
          </w:tcPr>
          <w:p w14:paraId="33323328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17271A" w14:paraId="703BCB9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BCF944A" w14:textId="77777777" w:rsidR="0043124D" w:rsidRPr="00633CF8" w:rsidRDefault="00F862F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Forma dell’offerta: a tempo pieno o parallela all’attività lavorativa</w:t>
            </w:r>
          </w:p>
        </w:tc>
        <w:tc>
          <w:tcPr>
            <w:tcW w:w="5103" w:type="dxa"/>
            <w:vAlign w:val="center"/>
          </w:tcPr>
          <w:p w14:paraId="3578A417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17271A" w14:paraId="64BE64AF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0FE3367" w14:textId="77777777" w:rsidR="0043124D" w:rsidRPr="00633CF8" w:rsidRDefault="008D1BF0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Numero minimo di ore di studio: 3600 o 5400</w:t>
            </w:r>
          </w:p>
        </w:tc>
        <w:tc>
          <w:tcPr>
            <w:tcW w:w="5103" w:type="dxa"/>
            <w:vAlign w:val="center"/>
          </w:tcPr>
          <w:p w14:paraId="7306BE45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17271A" w14:paraId="45B1CDF4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7298515" w14:textId="43BF0FBE" w:rsidR="0043124D" w:rsidRPr="00633CF8" w:rsidRDefault="008D1BF0" w:rsidP="00331C1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Data della domanda (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p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arere del Cantone)</w:t>
            </w:r>
          </w:p>
        </w:tc>
        <w:tc>
          <w:tcPr>
            <w:tcW w:w="5103" w:type="dxa"/>
            <w:vAlign w:val="center"/>
          </w:tcPr>
          <w:p w14:paraId="0EE36BF8" w14:textId="77777777" w:rsidR="0043124D" w:rsidRPr="00633CF8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4F76A97E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136E0B5" w14:textId="3F8DFE34" w:rsidR="008D1BF0" w:rsidRPr="00633CF8" w:rsidRDefault="008D1BF0" w:rsidP="00BC7E6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il diritto 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previgente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vAlign w:val="center"/>
          </w:tcPr>
          <w:p w14:paraId="41575C24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3E0D365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6512D81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Riconoscimento retroattivo: sì o no?</w:t>
            </w:r>
          </w:p>
        </w:tc>
        <w:tc>
          <w:tcPr>
            <w:tcW w:w="5103" w:type="dxa"/>
            <w:vAlign w:val="center"/>
          </w:tcPr>
          <w:p w14:paraId="434B6277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46D5664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BEA698B" w14:textId="65095F1A" w:rsidR="008D1BF0" w:rsidRPr="00633CF8" w:rsidRDefault="008D1BF0" w:rsidP="00331C1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Riunione 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d’avvio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(data, se già svolta)</w:t>
            </w:r>
          </w:p>
        </w:tc>
        <w:tc>
          <w:tcPr>
            <w:tcW w:w="5103" w:type="dxa"/>
            <w:vAlign w:val="center"/>
          </w:tcPr>
          <w:p w14:paraId="0ADFCD58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19B07C10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03C0E226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sull’operatore della formazione</w:t>
            </w:r>
          </w:p>
        </w:tc>
      </w:tr>
      <w:tr w:rsidR="008D1BF0" w:rsidRPr="00633CF8" w14:paraId="74967F49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2942464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Denominazione operatore della formazione</w:t>
            </w:r>
          </w:p>
        </w:tc>
        <w:tc>
          <w:tcPr>
            <w:tcW w:w="5103" w:type="dxa"/>
            <w:vAlign w:val="center"/>
          </w:tcPr>
          <w:p w14:paraId="2844DB1C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6965AFA2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C9E039D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64FD6DAF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750BE26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D0FCA9E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Sede/i</w:t>
            </w:r>
          </w:p>
        </w:tc>
        <w:tc>
          <w:tcPr>
            <w:tcW w:w="5103" w:type="dxa"/>
            <w:vAlign w:val="center"/>
          </w:tcPr>
          <w:p w14:paraId="61DCF766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4A6B04FB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3F8E41A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5E53A843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685D7B9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6AAE794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6582DCCC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4FE3EBD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55C1963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Telefon</w:t>
            </w:r>
            <w:r w:rsidR="00626040" w:rsidRPr="00633CF8">
              <w:rPr>
                <w:rFonts w:ascii="Arial" w:hAnsi="Arial" w:cs="Arial"/>
                <w:sz w:val="18"/>
                <w:szCs w:val="18"/>
                <w:lang w:val="it-CH"/>
              </w:rPr>
              <w:t>o</w:t>
            </w:r>
          </w:p>
        </w:tc>
        <w:tc>
          <w:tcPr>
            <w:tcW w:w="5103" w:type="dxa"/>
            <w:vAlign w:val="center"/>
          </w:tcPr>
          <w:p w14:paraId="1946E5A0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643A58A5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5DC54B9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626040" w:rsidRPr="00633CF8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mail</w:t>
            </w:r>
          </w:p>
        </w:tc>
        <w:tc>
          <w:tcPr>
            <w:tcW w:w="5103" w:type="dxa"/>
            <w:vAlign w:val="center"/>
          </w:tcPr>
          <w:p w14:paraId="20AB3C70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633CF8" w14:paraId="1BE46108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D67A87B" w14:textId="7FEE8944" w:rsidR="008D1BF0" w:rsidRPr="00633CF8" w:rsidRDefault="00331C13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sz w:val="18"/>
                <w:szCs w:val="18"/>
                <w:lang w:val="it-CH"/>
              </w:rPr>
              <w:t>Sito internet</w:t>
            </w:r>
          </w:p>
        </w:tc>
        <w:tc>
          <w:tcPr>
            <w:tcW w:w="5103" w:type="dxa"/>
            <w:vAlign w:val="center"/>
          </w:tcPr>
          <w:p w14:paraId="7CB737CB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0BCD5655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36B342B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Altri cicli di formazione SSS della 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62BD1B4D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1D9E39C7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F75A9EF" w14:textId="601E686E" w:rsidR="008D1BF0" w:rsidRPr="00633CF8" w:rsidRDefault="00F252F3" w:rsidP="00331C1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SPD SSS</w:t>
            </w:r>
            <w:r w:rsidR="008D1BF0"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della stes</w:t>
            </w:r>
            <w:r w:rsidR="00BC7E6F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a scuola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specializzat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superior</w:t>
            </w:r>
            <w:r w:rsidR="00331C13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</w:p>
        </w:tc>
        <w:tc>
          <w:tcPr>
            <w:tcW w:w="5103" w:type="dxa"/>
            <w:vAlign w:val="center"/>
          </w:tcPr>
          <w:p w14:paraId="4005125C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625CA138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5A1B3F6A" w14:textId="77777777" w:rsidR="008D1BF0" w:rsidRPr="00633CF8" w:rsidRDefault="00D5239F" w:rsidP="00D5239F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</w:t>
            </w:r>
            <w:r w:rsidR="00626040"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principale </w:t>
            </w: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e perito</w:t>
            </w:r>
            <w:r w:rsidR="00626040"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specializzato</w:t>
            </w:r>
          </w:p>
        </w:tc>
      </w:tr>
      <w:tr w:rsidR="008D1BF0" w:rsidRPr="0017271A" w14:paraId="7348B568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6A1C7C6" w14:textId="77777777" w:rsidR="008D1BF0" w:rsidRPr="00633CF8" w:rsidRDefault="00D5239F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Perito</w:t>
            </w:r>
            <w:r w:rsidR="00626040"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principale (cognome, nome, e-mail, tel.)</w:t>
            </w:r>
          </w:p>
        </w:tc>
        <w:tc>
          <w:tcPr>
            <w:tcW w:w="5103" w:type="dxa"/>
            <w:vAlign w:val="center"/>
          </w:tcPr>
          <w:p w14:paraId="5779B605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429AABCC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7643D95" w14:textId="77777777" w:rsidR="008D1BF0" w:rsidRPr="00633CF8" w:rsidRDefault="00D5239F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Perito</w:t>
            </w:r>
            <w:r w:rsidR="00626040"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specializzato (cognome, nome, e-mail, tel.)</w:t>
            </w:r>
          </w:p>
        </w:tc>
        <w:tc>
          <w:tcPr>
            <w:tcW w:w="5103" w:type="dxa"/>
            <w:vAlign w:val="center"/>
          </w:tcPr>
          <w:p w14:paraId="6B9B5F0F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7EC74415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42BD99EF" w14:textId="77777777" w:rsidR="008D1BF0" w:rsidRPr="00633CF8" w:rsidRDefault="00626040" w:rsidP="00626040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Rapporti sulla procedura di riconoscimento </w:t>
            </w:r>
          </w:p>
        </w:tc>
      </w:tr>
      <w:tr w:rsidR="008D1BF0" w:rsidRPr="0017271A" w14:paraId="2D85A5C1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D8BC6CD" w14:textId="6C9D2424" w:rsidR="008D1BF0" w:rsidRPr="00633CF8" w:rsidRDefault="00626040" w:rsidP="0099608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Rapporto finale e raccomandazione alla </w:t>
            </w:r>
            <w:r w:rsidR="00996084">
              <w:rPr>
                <w:rFonts w:ascii="Arial" w:hAnsi="Arial" w:cs="Arial"/>
                <w:b/>
                <w:sz w:val="18"/>
                <w:szCs w:val="18"/>
                <w:lang w:val="it-CH"/>
              </w:rPr>
              <w:t>SEFRI</w:t>
            </w:r>
            <w:r w:rsidR="008D1BF0"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="008D1BF0" w:rsidRPr="00633CF8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  <w:tc>
          <w:tcPr>
            <w:tcW w:w="5103" w:type="dxa"/>
            <w:vAlign w:val="center"/>
          </w:tcPr>
          <w:p w14:paraId="56CDD463" w14:textId="77777777" w:rsidR="00F822C7" w:rsidRDefault="00F822C7" w:rsidP="008D1BF0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CH"/>
              </w:rPr>
            </w:pPr>
            <w:r w:rsidRPr="005B789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CH"/>
              </w:rPr>
              <w:t>Durante la registrazione, si prega di chiamare il documento secondo il seguente esempio:</w:t>
            </w:r>
          </w:p>
          <w:p w14:paraId="365672FA" w14:textId="4063FC2B" w:rsidR="008D1BF0" w:rsidRPr="00633CF8" w:rsidRDefault="00F822C7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  <w:r w:rsidRPr="005B7892">
              <w:rPr>
                <w:rFonts w:ascii="Arial" w:hAnsi="Arial" w:cs="Arial"/>
                <w:sz w:val="18"/>
                <w:szCs w:val="18"/>
                <w:lang w:val="it-CH"/>
              </w:rPr>
              <w:t>19-144 Soccorritore Berna Rapporto finale 16062022</w:t>
            </w:r>
          </w:p>
        </w:tc>
      </w:tr>
      <w:tr w:rsidR="008D1BF0" w:rsidRPr="0017271A" w14:paraId="60BD807A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B34BB25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</w:t>
            </w:r>
          </w:p>
        </w:tc>
        <w:tc>
          <w:tcPr>
            <w:tcW w:w="5103" w:type="dxa"/>
            <w:vAlign w:val="center"/>
          </w:tcPr>
          <w:p w14:paraId="30FC7912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4E53C810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0F6B976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5103" w:type="dxa"/>
            <w:vAlign w:val="center"/>
          </w:tcPr>
          <w:p w14:paraId="7435C858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55DF790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F2EDD75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III</w:t>
            </w:r>
          </w:p>
        </w:tc>
        <w:tc>
          <w:tcPr>
            <w:tcW w:w="5103" w:type="dxa"/>
            <w:vAlign w:val="center"/>
          </w:tcPr>
          <w:p w14:paraId="43F2D4EE" w14:textId="77777777" w:rsidR="008D1BF0" w:rsidRPr="00633CF8" w:rsidRDefault="008D1BF0" w:rsidP="008D1BF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8D1BF0" w:rsidRPr="0017271A" w14:paraId="78AE23D0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9325E06" w14:textId="77777777" w:rsidR="008D1BF0" w:rsidRPr="00633CF8" w:rsidRDefault="00626040" w:rsidP="008D1BF0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b/>
                <w:sz w:val="18"/>
                <w:szCs w:val="18"/>
                <w:lang w:val="it-CH"/>
              </w:rPr>
              <w:t>Elenco elettronico dei destinatari</w:t>
            </w:r>
          </w:p>
        </w:tc>
        <w:tc>
          <w:tcPr>
            <w:tcW w:w="5103" w:type="dxa"/>
            <w:vAlign w:val="center"/>
          </w:tcPr>
          <w:p w14:paraId="1C4E08A3" w14:textId="46F017E6" w:rsidR="008D1BF0" w:rsidRPr="00633CF8" w:rsidRDefault="00D5239F" w:rsidP="0099608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633CF8">
              <w:rPr>
                <w:rFonts w:ascii="Arial" w:hAnsi="Arial" w:cs="Arial"/>
                <w:sz w:val="18"/>
                <w:szCs w:val="18"/>
                <w:lang w:val="it-CH"/>
              </w:rPr>
              <w:t>Periti</w:t>
            </w:r>
            <w:r w:rsidR="00626040" w:rsidRPr="00633CF8">
              <w:rPr>
                <w:rFonts w:ascii="Arial" w:hAnsi="Arial" w:cs="Arial"/>
                <w:sz w:val="18"/>
                <w:szCs w:val="18"/>
                <w:lang w:val="it-CH"/>
              </w:rPr>
              <w:t>, direzione della scuola, rappresentante SEFRI (responsabi</w:t>
            </w:r>
            <w:r w:rsidR="00A81638">
              <w:rPr>
                <w:rFonts w:ascii="Arial" w:hAnsi="Arial" w:cs="Arial"/>
                <w:sz w:val="18"/>
                <w:szCs w:val="18"/>
                <w:lang w:val="it-CH"/>
              </w:rPr>
              <w:t>le di progetto, segreteria</w:t>
            </w:r>
            <w:r w:rsidR="00626040" w:rsidRPr="00633CF8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4BA0D128" w14:textId="77777777" w:rsidR="00D605B6" w:rsidRPr="00633CF8" w:rsidRDefault="00D605B6">
      <w:pPr>
        <w:spacing w:line="240" w:lineRule="auto"/>
        <w:jc w:val="left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br w:type="page"/>
      </w:r>
    </w:p>
    <w:p w14:paraId="7384C944" w14:textId="77777777" w:rsidR="00710AC6" w:rsidRPr="00633CF8" w:rsidRDefault="00710AC6">
      <w:pPr>
        <w:rPr>
          <w:rFonts w:ascii="Arial" w:hAnsi="Arial" w:cs="Arial"/>
          <w:lang w:val="it-CH"/>
        </w:rPr>
      </w:pPr>
    </w:p>
    <w:p w14:paraId="482A1875" w14:textId="77777777" w:rsidR="00752268" w:rsidRPr="00633CF8" w:rsidRDefault="00D5239F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bookmarkStart w:id="14" w:name="_Hlk509912167"/>
      <w:r w:rsidRPr="00633CF8">
        <w:rPr>
          <w:rFonts w:ascii="Arial" w:hAnsi="Arial" w:cs="Arial"/>
          <w:b/>
          <w:sz w:val="22"/>
          <w:szCs w:val="22"/>
          <w:lang w:val="it-CH"/>
        </w:rPr>
        <w:t>Rapporto sommativo dei periti</w:t>
      </w:r>
    </w:p>
    <w:p w14:paraId="11F929EE" w14:textId="77777777" w:rsidR="001968DF" w:rsidRPr="00633CF8" w:rsidRDefault="001968DF">
      <w:pPr>
        <w:rPr>
          <w:rFonts w:ascii="Arial" w:hAnsi="Arial" w:cs="Arial"/>
          <w:lang w:val="it-CH"/>
        </w:rPr>
      </w:pPr>
    </w:p>
    <w:bookmarkEnd w:id="14"/>
    <w:p w14:paraId="1ECA58BE" w14:textId="77777777" w:rsidR="000958F9" w:rsidRPr="00633CF8" w:rsidRDefault="000958F9" w:rsidP="00985841">
      <w:pPr>
        <w:ind w:left="709" w:hanging="709"/>
        <w:rPr>
          <w:rFonts w:ascii="Arial" w:hAnsi="Arial" w:cs="Arial"/>
          <w:lang w:val="it-CH"/>
        </w:rPr>
      </w:pPr>
    </w:p>
    <w:p w14:paraId="53BB3D3A" w14:textId="77777777" w:rsidR="00985841" w:rsidRPr="00633CF8" w:rsidRDefault="00F71BEF" w:rsidP="006221E8">
      <w:pPr>
        <w:pStyle w:val="Listenabsatz"/>
        <w:numPr>
          <w:ilvl w:val="0"/>
          <w:numId w:val="30"/>
        </w:numPr>
        <w:ind w:left="454" w:hanging="596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t>Docenti</w:t>
      </w:r>
    </w:p>
    <w:p w14:paraId="5128A97E" w14:textId="21C9D6DE" w:rsidR="00DA5471" w:rsidRPr="00633CF8" w:rsidRDefault="00F71BEF" w:rsidP="00DA5471">
      <w:pPr>
        <w:spacing w:before="120"/>
        <w:ind w:left="454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 xml:space="preserve">In che modo l’operatore della formazione sostiene e gestisce l’attività d’insegnamento dei suoi docenti in riferimento ai </w:t>
      </w:r>
      <w:r w:rsidR="00331C13" w:rsidRPr="00633CF8">
        <w:rPr>
          <w:rFonts w:ascii="Arial" w:hAnsi="Arial" w:cs="Arial"/>
          <w:lang w:val="it-CH"/>
        </w:rPr>
        <w:t xml:space="preserve">seguenti </w:t>
      </w:r>
      <w:r w:rsidRPr="00633CF8">
        <w:rPr>
          <w:rFonts w:ascii="Arial" w:hAnsi="Arial" w:cs="Arial"/>
          <w:lang w:val="it-CH"/>
        </w:rPr>
        <w:t>punti?</w:t>
      </w:r>
    </w:p>
    <w:p w14:paraId="1FFB354C" w14:textId="685D5263" w:rsidR="00DA5471" w:rsidRPr="00633CF8" w:rsidRDefault="00F71BEF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Attualità scientifica d</w:t>
      </w:r>
      <w:r w:rsidR="0024793F" w:rsidRPr="00633CF8">
        <w:rPr>
          <w:rFonts w:ascii="Arial" w:hAnsi="Arial" w:cs="Arial"/>
          <w:b/>
          <w:lang w:val="it-CH"/>
        </w:rPr>
        <w:t>ei</w:t>
      </w:r>
      <w:r w:rsidRPr="00633CF8">
        <w:rPr>
          <w:rFonts w:ascii="Arial" w:hAnsi="Arial" w:cs="Arial"/>
          <w:b/>
          <w:lang w:val="it-CH"/>
        </w:rPr>
        <w:t xml:space="preserve"> contenuti trasme</w:t>
      </w:r>
      <w:r w:rsidR="00331C13">
        <w:rPr>
          <w:rFonts w:ascii="Arial" w:hAnsi="Arial" w:cs="Arial"/>
          <w:b/>
          <w:lang w:val="it-CH"/>
        </w:rPr>
        <w:t>ssi</w:t>
      </w:r>
      <w:r w:rsidR="00666D8E" w:rsidRPr="00633CF8">
        <w:rPr>
          <w:rFonts w:ascii="Arial" w:hAnsi="Arial" w:cs="Arial"/>
          <w:b/>
          <w:lang w:val="it-CH"/>
        </w:rPr>
        <w:t>:</w:t>
      </w:r>
    </w:p>
    <w:p w14:paraId="03385504" w14:textId="77777777" w:rsidR="00DA5471" w:rsidRPr="00633CF8" w:rsidRDefault="00F71BEF" w:rsidP="00DA5471">
      <w:pPr>
        <w:spacing w:before="60"/>
        <w:ind w:left="816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testo</w:t>
      </w:r>
    </w:p>
    <w:p w14:paraId="23223AF8" w14:textId="77777777" w:rsidR="00DA5471" w:rsidRPr="00633CF8" w:rsidRDefault="00DA5471" w:rsidP="00DA5471">
      <w:pPr>
        <w:ind w:left="816"/>
        <w:rPr>
          <w:rFonts w:ascii="Arial" w:hAnsi="Arial" w:cs="Arial"/>
          <w:lang w:val="it-CH"/>
        </w:rPr>
      </w:pPr>
    </w:p>
    <w:p w14:paraId="733CFEA1" w14:textId="77777777" w:rsidR="00DA5471" w:rsidRPr="00633CF8" w:rsidRDefault="00F71BEF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Trasmissione dei contenuti formativi orientata alla pratica e conforme al livello</w:t>
      </w:r>
      <w:r w:rsidR="00666D8E" w:rsidRPr="00633CF8">
        <w:rPr>
          <w:rFonts w:ascii="Arial" w:hAnsi="Arial" w:cs="Arial"/>
          <w:b/>
          <w:lang w:val="it-CH"/>
        </w:rPr>
        <w:t>:</w:t>
      </w:r>
    </w:p>
    <w:p w14:paraId="060162B9" w14:textId="77777777" w:rsidR="00DA5471" w:rsidRPr="00633CF8" w:rsidRDefault="00F71BEF" w:rsidP="00DA5471">
      <w:pPr>
        <w:spacing w:before="60"/>
        <w:ind w:left="816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testo</w:t>
      </w:r>
    </w:p>
    <w:p w14:paraId="7E350CF9" w14:textId="77777777" w:rsidR="00DA5471" w:rsidRPr="00633CF8" w:rsidRDefault="00DA5471" w:rsidP="00DA5471">
      <w:pPr>
        <w:ind w:left="816"/>
        <w:rPr>
          <w:rFonts w:ascii="Arial" w:hAnsi="Arial" w:cs="Arial"/>
          <w:lang w:val="it-CH"/>
        </w:rPr>
      </w:pPr>
    </w:p>
    <w:p w14:paraId="543FAE62" w14:textId="22432C90" w:rsidR="00DA5471" w:rsidRPr="00633CF8" w:rsidRDefault="0030368D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>
        <w:rPr>
          <w:rFonts w:ascii="Arial" w:hAnsi="Arial" w:cs="Arial"/>
          <w:b/>
          <w:lang w:val="it-CH"/>
        </w:rPr>
        <w:t>Coordinamento</w:t>
      </w:r>
      <w:r w:rsidR="00331C13" w:rsidRPr="00633CF8">
        <w:rPr>
          <w:rFonts w:ascii="Arial" w:hAnsi="Arial" w:cs="Arial"/>
          <w:b/>
          <w:lang w:val="it-CH"/>
        </w:rPr>
        <w:t xml:space="preserve"> </w:t>
      </w:r>
      <w:r w:rsidR="00A35837" w:rsidRPr="00633CF8">
        <w:rPr>
          <w:rFonts w:ascii="Arial" w:hAnsi="Arial" w:cs="Arial"/>
          <w:b/>
          <w:lang w:val="it-CH"/>
        </w:rPr>
        <w:t xml:space="preserve">e </w:t>
      </w:r>
      <w:r>
        <w:rPr>
          <w:rFonts w:ascii="Arial" w:hAnsi="Arial" w:cs="Arial"/>
          <w:b/>
          <w:lang w:val="it-CH"/>
        </w:rPr>
        <w:t>inter</w:t>
      </w:r>
      <w:r w:rsidR="00A35837" w:rsidRPr="00633CF8">
        <w:rPr>
          <w:rFonts w:ascii="Arial" w:hAnsi="Arial" w:cs="Arial"/>
          <w:b/>
          <w:lang w:val="it-CH"/>
        </w:rPr>
        <w:t xml:space="preserve">connessione dei contenuti trasmessi fra i vari periodi formativi </w:t>
      </w:r>
      <w:r w:rsidR="00DA5471" w:rsidRPr="00633CF8">
        <w:rPr>
          <w:rFonts w:ascii="Arial" w:hAnsi="Arial" w:cs="Arial"/>
          <w:b/>
          <w:lang w:val="it-CH"/>
        </w:rPr>
        <w:t>(</w:t>
      </w:r>
      <w:r w:rsidR="00C56F80">
        <w:rPr>
          <w:rFonts w:ascii="Arial" w:hAnsi="Arial" w:cs="Arial"/>
          <w:b/>
          <w:lang w:val="it-CH"/>
        </w:rPr>
        <w:t>armonizzazione</w:t>
      </w:r>
      <w:r w:rsidR="00331C13" w:rsidRPr="00633CF8">
        <w:rPr>
          <w:rFonts w:ascii="Arial" w:hAnsi="Arial" w:cs="Arial"/>
          <w:b/>
          <w:lang w:val="it-CH"/>
        </w:rPr>
        <w:t xml:space="preserve"> </w:t>
      </w:r>
      <w:r w:rsidR="0024793F" w:rsidRPr="00633CF8">
        <w:rPr>
          <w:rFonts w:ascii="Arial" w:hAnsi="Arial" w:cs="Arial"/>
          <w:b/>
          <w:lang w:val="it-CH"/>
        </w:rPr>
        <w:t>orizzontale</w:t>
      </w:r>
      <w:r w:rsidR="00DA5471" w:rsidRPr="00633CF8">
        <w:rPr>
          <w:rFonts w:ascii="Arial" w:hAnsi="Arial" w:cs="Arial"/>
          <w:b/>
          <w:lang w:val="it-CH"/>
        </w:rPr>
        <w:t xml:space="preserve">) </w:t>
      </w:r>
      <w:r w:rsidR="0024793F" w:rsidRPr="00633CF8">
        <w:rPr>
          <w:rFonts w:ascii="Arial" w:hAnsi="Arial" w:cs="Arial"/>
          <w:b/>
          <w:lang w:val="it-CH"/>
        </w:rPr>
        <w:t xml:space="preserve">e nel processo formativo </w:t>
      </w:r>
      <w:r w:rsidR="00DA5471" w:rsidRPr="00633CF8">
        <w:rPr>
          <w:rFonts w:ascii="Arial" w:hAnsi="Arial" w:cs="Arial"/>
          <w:b/>
          <w:lang w:val="it-CH"/>
        </w:rPr>
        <w:t>(</w:t>
      </w:r>
      <w:r w:rsidR="00C56F80">
        <w:rPr>
          <w:rFonts w:ascii="Arial" w:hAnsi="Arial" w:cs="Arial"/>
          <w:b/>
          <w:lang w:val="it-CH"/>
        </w:rPr>
        <w:t>armonizzazione</w:t>
      </w:r>
      <w:r w:rsidR="00331C13" w:rsidRPr="00633CF8">
        <w:rPr>
          <w:rFonts w:ascii="Arial" w:hAnsi="Arial" w:cs="Arial"/>
          <w:b/>
          <w:lang w:val="it-CH"/>
        </w:rPr>
        <w:t xml:space="preserve"> </w:t>
      </w:r>
      <w:r w:rsidR="0024793F" w:rsidRPr="00633CF8">
        <w:rPr>
          <w:rFonts w:ascii="Arial" w:hAnsi="Arial" w:cs="Arial"/>
          <w:b/>
          <w:lang w:val="it-CH"/>
        </w:rPr>
        <w:t>verticale</w:t>
      </w:r>
      <w:r w:rsidR="00DA5471" w:rsidRPr="00633CF8">
        <w:rPr>
          <w:rFonts w:ascii="Arial" w:hAnsi="Arial" w:cs="Arial"/>
          <w:b/>
          <w:lang w:val="it-CH"/>
        </w:rPr>
        <w:t>):</w:t>
      </w:r>
    </w:p>
    <w:p w14:paraId="2A11BE3E" w14:textId="77777777" w:rsidR="00DA5471" w:rsidRPr="00633CF8" w:rsidRDefault="00D5239F" w:rsidP="00666D8E">
      <w:pPr>
        <w:spacing w:before="60"/>
        <w:ind w:left="816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testo</w:t>
      </w:r>
    </w:p>
    <w:p w14:paraId="05BC25CC" w14:textId="373731D5" w:rsidR="00985841" w:rsidRPr="00633CF8" w:rsidRDefault="00666D8E" w:rsidP="006221E8">
      <w:pPr>
        <w:pStyle w:val="Listenabsatz"/>
        <w:numPr>
          <w:ilvl w:val="0"/>
          <w:numId w:val="30"/>
        </w:numPr>
        <w:spacing w:before="240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t>Curriculum</w:t>
      </w:r>
      <w:r w:rsidR="00E704FD" w:rsidRPr="00633CF8">
        <w:rPr>
          <w:rFonts w:ascii="Arial" w:hAnsi="Arial" w:cs="Arial"/>
          <w:b/>
          <w:sz w:val="22"/>
          <w:szCs w:val="22"/>
          <w:lang w:val="it-CH"/>
        </w:rPr>
        <w:t xml:space="preserve"> (</w:t>
      </w:r>
      <w:r w:rsidR="00C56F80">
        <w:rPr>
          <w:rFonts w:ascii="Arial" w:hAnsi="Arial" w:cs="Arial"/>
          <w:b/>
          <w:sz w:val="22"/>
          <w:szCs w:val="22"/>
          <w:lang w:val="it-CH"/>
        </w:rPr>
        <w:t>p</w:t>
      </w:r>
      <w:r w:rsidR="00AD376A" w:rsidRPr="00633CF8">
        <w:rPr>
          <w:rFonts w:ascii="Arial" w:hAnsi="Arial" w:cs="Arial"/>
          <w:b/>
          <w:sz w:val="22"/>
          <w:szCs w:val="22"/>
          <w:lang w:val="it-CH"/>
        </w:rPr>
        <w:t>iano di formazione</w:t>
      </w:r>
      <w:r w:rsidR="00E704FD" w:rsidRPr="00633CF8">
        <w:rPr>
          <w:rFonts w:ascii="Arial" w:hAnsi="Arial" w:cs="Arial"/>
          <w:b/>
          <w:sz w:val="22"/>
          <w:szCs w:val="22"/>
          <w:lang w:val="it-CH"/>
        </w:rPr>
        <w:t>)</w:t>
      </w:r>
    </w:p>
    <w:p w14:paraId="1E02AB59" w14:textId="17BFE40D" w:rsidR="00666D8E" w:rsidRPr="00633CF8" w:rsidRDefault="00AD376A" w:rsidP="00666D8E">
      <w:pPr>
        <w:spacing w:before="120"/>
        <w:ind w:left="454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 xml:space="preserve">In che modo l’operatore della formazione garantisce che il curriculum soddisfi </w:t>
      </w:r>
      <w:r w:rsidR="00C56F80">
        <w:rPr>
          <w:rFonts w:ascii="Arial" w:hAnsi="Arial" w:cs="Arial"/>
          <w:lang w:val="it-CH"/>
        </w:rPr>
        <w:t>i requisiti</w:t>
      </w:r>
      <w:r w:rsidRPr="00633CF8">
        <w:rPr>
          <w:rFonts w:ascii="Arial" w:hAnsi="Arial" w:cs="Arial"/>
          <w:lang w:val="it-CH"/>
        </w:rPr>
        <w:t xml:space="preserve"> del ciclo di formazione SSS </w:t>
      </w:r>
      <w:r w:rsidR="00C56F80">
        <w:rPr>
          <w:rFonts w:ascii="Arial" w:hAnsi="Arial" w:cs="Arial"/>
          <w:lang w:val="it-CH"/>
        </w:rPr>
        <w:t>stabiliti</w:t>
      </w:r>
      <w:r w:rsidR="00C56F80" w:rsidRPr="00633CF8">
        <w:rPr>
          <w:rFonts w:ascii="Arial" w:hAnsi="Arial" w:cs="Arial"/>
          <w:lang w:val="it-CH"/>
        </w:rPr>
        <w:t xml:space="preserve"> </w:t>
      </w:r>
      <w:r w:rsidR="00C56F80">
        <w:rPr>
          <w:rFonts w:ascii="Arial" w:hAnsi="Arial" w:cs="Arial"/>
          <w:lang w:val="it-CH"/>
        </w:rPr>
        <w:t>ne</w:t>
      </w:r>
      <w:r w:rsidRPr="00633CF8">
        <w:rPr>
          <w:rFonts w:ascii="Arial" w:hAnsi="Arial" w:cs="Arial"/>
          <w:lang w:val="it-CH"/>
        </w:rPr>
        <w:t>ll’</w:t>
      </w:r>
      <w:proofErr w:type="spellStart"/>
      <w:r w:rsidRPr="00633CF8">
        <w:rPr>
          <w:rFonts w:ascii="Arial" w:hAnsi="Arial" w:cs="Arial"/>
          <w:lang w:val="it-CH"/>
        </w:rPr>
        <w:t>OERic</w:t>
      </w:r>
      <w:proofErr w:type="spellEnd"/>
      <w:r w:rsidRPr="00633CF8">
        <w:rPr>
          <w:rFonts w:ascii="Arial" w:hAnsi="Arial" w:cs="Arial"/>
          <w:lang w:val="it-CH"/>
        </w:rPr>
        <w:t xml:space="preserve">-SSS e </w:t>
      </w:r>
      <w:r w:rsidR="00C56F80">
        <w:rPr>
          <w:rFonts w:ascii="Arial" w:hAnsi="Arial" w:cs="Arial"/>
          <w:lang w:val="it-CH"/>
        </w:rPr>
        <w:t>nel</w:t>
      </w:r>
      <w:r w:rsidR="00C56F80" w:rsidRPr="00633CF8">
        <w:rPr>
          <w:rFonts w:ascii="Arial" w:hAnsi="Arial" w:cs="Arial"/>
          <w:lang w:val="it-CH"/>
        </w:rPr>
        <w:t xml:space="preserve"> </w:t>
      </w:r>
      <w:r w:rsidR="00DF106F">
        <w:rPr>
          <w:rFonts w:ascii="Arial" w:hAnsi="Arial" w:cs="Arial"/>
          <w:lang w:val="it-CH"/>
        </w:rPr>
        <w:t>PQI</w:t>
      </w:r>
      <w:r w:rsidRPr="00633CF8">
        <w:rPr>
          <w:rFonts w:ascii="Arial" w:hAnsi="Arial" w:cs="Arial"/>
          <w:lang w:val="it-CH"/>
        </w:rPr>
        <w:t xml:space="preserve"> </w:t>
      </w:r>
      <w:r w:rsidR="00DF106F">
        <w:rPr>
          <w:rFonts w:ascii="Arial" w:hAnsi="Arial" w:cs="Arial"/>
          <w:lang w:val="it-CH"/>
        </w:rPr>
        <w:t>per quanto riguarda i seguenti aspetti</w:t>
      </w:r>
      <w:r w:rsidRPr="00633CF8">
        <w:rPr>
          <w:rFonts w:ascii="Arial" w:hAnsi="Arial" w:cs="Arial"/>
          <w:lang w:val="it-CH"/>
        </w:rPr>
        <w:t xml:space="preserve">? </w:t>
      </w:r>
    </w:p>
    <w:p w14:paraId="67743D90" w14:textId="48B8E5DE" w:rsidR="00205249" w:rsidRPr="00633CF8" w:rsidRDefault="00AD376A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Struttura del ciclo di formazione</w:t>
      </w:r>
      <w:r w:rsidR="00205249" w:rsidRPr="00633CF8">
        <w:rPr>
          <w:rFonts w:ascii="Arial" w:hAnsi="Arial" w:cs="Arial"/>
          <w:b/>
          <w:lang w:val="it-CH"/>
        </w:rPr>
        <w:t>:</w:t>
      </w:r>
    </w:p>
    <w:p w14:paraId="716A9B0C" w14:textId="77777777" w:rsidR="00205249" w:rsidRPr="00633CF8" w:rsidRDefault="00D5239F" w:rsidP="00205249">
      <w:pPr>
        <w:spacing w:before="60"/>
        <w:ind w:left="816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</w:t>
      </w:r>
      <w:r w:rsidR="00205249" w:rsidRPr="00633CF8">
        <w:rPr>
          <w:rFonts w:ascii="Arial" w:hAnsi="Arial" w:cs="Arial"/>
          <w:lang w:val="it-CH"/>
        </w:rPr>
        <w:t>e</w:t>
      </w:r>
      <w:r w:rsidR="00AD376A" w:rsidRPr="00633CF8">
        <w:rPr>
          <w:rFonts w:ascii="Arial" w:hAnsi="Arial" w:cs="Arial"/>
          <w:lang w:val="it-CH"/>
        </w:rPr>
        <w:t>sto</w:t>
      </w:r>
    </w:p>
    <w:p w14:paraId="21CAFE1E" w14:textId="77777777" w:rsidR="00205249" w:rsidRPr="00633CF8" w:rsidRDefault="00205249" w:rsidP="00205249">
      <w:pPr>
        <w:ind w:left="816"/>
        <w:rPr>
          <w:rFonts w:ascii="Arial" w:hAnsi="Arial" w:cs="Arial"/>
          <w:lang w:val="it-CH"/>
        </w:rPr>
      </w:pPr>
    </w:p>
    <w:p w14:paraId="038387F7" w14:textId="38D5DFE2" w:rsidR="00205249" w:rsidRPr="00633CF8" w:rsidRDefault="0030368D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  <w:lang w:val="it-CH"/>
        </w:rPr>
      </w:pPr>
      <w:r>
        <w:rPr>
          <w:rFonts w:ascii="Arial" w:hAnsi="Arial" w:cs="Arial"/>
          <w:b/>
          <w:lang w:val="it-CH"/>
        </w:rPr>
        <w:t>Coordinamento</w:t>
      </w:r>
      <w:r w:rsidR="00AD376A" w:rsidRPr="00633CF8">
        <w:rPr>
          <w:rFonts w:ascii="Arial" w:hAnsi="Arial" w:cs="Arial"/>
          <w:b/>
          <w:lang w:val="it-CH"/>
        </w:rPr>
        <w:t xml:space="preserve"> e interazione delle componenti formative scolastiche e pratiche</w:t>
      </w:r>
      <w:r w:rsidR="00205249" w:rsidRPr="00633CF8">
        <w:rPr>
          <w:rFonts w:ascii="Arial" w:hAnsi="Arial" w:cs="Arial"/>
          <w:b/>
          <w:lang w:val="it-CH"/>
        </w:rPr>
        <w:t>:</w:t>
      </w:r>
    </w:p>
    <w:p w14:paraId="6803B1A5" w14:textId="77777777" w:rsidR="00205249" w:rsidRPr="00633CF8" w:rsidRDefault="00D5239F" w:rsidP="00205249">
      <w:pPr>
        <w:spacing w:before="60"/>
        <w:ind w:left="816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</w:t>
      </w:r>
      <w:r w:rsidR="00205249" w:rsidRPr="00633CF8">
        <w:rPr>
          <w:rFonts w:ascii="Arial" w:hAnsi="Arial" w:cs="Arial"/>
          <w:lang w:val="it-CH"/>
        </w:rPr>
        <w:t>e</w:t>
      </w:r>
      <w:r w:rsidR="00AD376A" w:rsidRPr="00633CF8">
        <w:rPr>
          <w:rFonts w:ascii="Arial" w:hAnsi="Arial" w:cs="Arial"/>
          <w:lang w:val="it-CH"/>
        </w:rPr>
        <w:t>sto</w:t>
      </w:r>
    </w:p>
    <w:p w14:paraId="70C2F981" w14:textId="77777777" w:rsidR="00666D8E" w:rsidRPr="00633CF8" w:rsidRDefault="00AD376A" w:rsidP="00666D8E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t>Procedura di qualificazione</w:t>
      </w:r>
    </w:p>
    <w:p w14:paraId="02EABFA8" w14:textId="5B069BED" w:rsidR="00666D8E" w:rsidRPr="00633CF8" w:rsidRDefault="00AD376A" w:rsidP="00666D8E">
      <w:pPr>
        <w:spacing w:before="120"/>
        <w:ind w:left="454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 xml:space="preserve">In che modo l’operatore della formazione garantisce, tramite l’impostazione della procedura di qualificazione (compresa </w:t>
      </w:r>
      <w:r w:rsidR="00C56F80">
        <w:rPr>
          <w:rFonts w:ascii="Arial" w:hAnsi="Arial" w:cs="Arial"/>
          <w:lang w:val="it-CH"/>
        </w:rPr>
        <w:t>quella</w:t>
      </w:r>
      <w:r w:rsidRPr="00633CF8">
        <w:rPr>
          <w:rFonts w:ascii="Arial" w:hAnsi="Arial" w:cs="Arial"/>
          <w:lang w:val="it-CH"/>
        </w:rPr>
        <w:t xml:space="preserve"> finale), che tutti gli aspetti rilevanti (conoscenze, abilità, capacità,</w:t>
      </w:r>
      <w:r w:rsidR="00E15F20" w:rsidRPr="00633CF8">
        <w:rPr>
          <w:rFonts w:ascii="Arial" w:hAnsi="Arial" w:cs="Arial"/>
          <w:lang w:val="it-CH"/>
        </w:rPr>
        <w:t xml:space="preserve"> comportamenti) delle «competenze finali»</w:t>
      </w:r>
      <w:r w:rsidRPr="00633CF8">
        <w:rPr>
          <w:rFonts w:ascii="Arial" w:hAnsi="Arial" w:cs="Arial"/>
          <w:lang w:val="it-CH"/>
        </w:rPr>
        <w:t xml:space="preserve"> </w:t>
      </w:r>
      <w:r w:rsidR="00E15F20" w:rsidRPr="00633CF8">
        <w:rPr>
          <w:rFonts w:ascii="Arial" w:hAnsi="Arial" w:cs="Arial"/>
          <w:lang w:val="it-CH"/>
        </w:rPr>
        <w:t xml:space="preserve">siano raggiunti e comprovati? </w:t>
      </w:r>
    </w:p>
    <w:p w14:paraId="02C731D4" w14:textId="77777777" w:rsidR="0085338C" w:rsidRPr="00633CF8" w:rsidRDefault="00905CE1" w:rsidP="0085338C">
      <w:pPr>
        <w:spacing w:before="60"/>
        <w:ind w:left="454"/>
        <w:rPr>
          <w:rFonts w:ascii="Arial" w:hAnsi="Arial" w:cs="Arial"/>
          <w:lang w:val="it-CH"/>
        </w:rPr>
      </w:pPr>
      <w:bookmarkStart w:id="15" w:name="_Hlk509912119"/>
      <w:r w:rsidRPr="00633CF8">
        <w:rPr>
          <w:rFonts w:ascii="Arial" w:hAnsi="Arial" w:cs="Arial"/>
          <w:lang w:val="it-CH"/>
        </w:rPr>
        <w:t>Te</w:t>
      </w:r>
      <w:r w:rsidR="0024793F" w:rsidRPr="00633CF8">
        <w:rPr>
          <w:rFonts w:ascii="Arial" w:hAnsi="Arial" w:cs="Arial"/>
          <w:lang w:val="it-CH"/>
        </w:rPr>
        <w:t>sto</w:t>
      </w:r>
      <w:bookmarkEnd w:id="15"/>
    </w:p>
    <w:p w14:paraId="2ECF426C" w14:textId="77777777" w:rsidR="0085338C" w:rsidRPr="00633CF8" w:rsidRDefault="0085338C" w:rsidP="0085338C">
      <w:pPr>
        <w:spacing w:before="60"/>
        <w:rPr>
          <w:rFonts w:ascii="Arial" w:hAnsi="Arial" w:cs="Arial"/>
          <w:lang w:val="it-CH"/>
        </w:rPr>
      </w:pPr>
    </w:p>
    <w:p w14:paraId="603400BF" w14:textId="263CB32E" w:rsidR="0085338C" w:rsidRPr="00633CF8" w:rsidRDefault="009B061A" w:rsidP="0085338C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>
        <w:rPr>
          <w:rFonts w:ascii="Arial" w:hAnsi="Arial" w:cs="Arial"/>
          <w:b/>
          <w:sz w:val="22"/>
          <w:szCs w:val="22"/>
          <w:lang w:val="it-CH"/>
        </w:rPr>
        <w:t>Ulteriori aspetti</w:t>
      </w: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85338C" w:rsidRPr="00633CF8">
        <w:rPr>
          <w:rFonts w:ascii="Arial" w:hAnsi="Arial" w:cs="Arial"/>
          <w:b/>
          <w:sz w:val="22"/>
          <w:szCs w:val="22"/>
          <w:lang w:val="it-CH"/>
        </w:rPr>
        <w:t>(</w:t>
      </w:r>
      <w:r w:rsidR="002874DB" w:rsidRPr="00633CF8">
        <w:rPr>
          <w:rFonts w:ascii="Arial" w:hAnsi="Arial" w:cs="Arial"/>
          <w:b/>
          <w:sz w:val="22"/>
          <w:szCs w:val="22"/>
          <w:lang w:val="it-CH"/>
        </w:rPr>
        <w:t>se necessario</w:t>
      </w:r>
      <w:r w:rsidR="0085338C" w:rsidRPr="00633CF8">
        <w:rPr>
          <w:rFonts w:ascii="Arial" w:hAnsi="Arial" w:cs="Arial"/>
          <w:b/>
          <w:sz w:val="22"/>
          <w:szCs w:val="22"/>
          <w:lang w:val="it-CH"/>
        </w:rPr>
        <w:t xml:space="preserve">) </w:t>
      </w:r>
    </w:p>
    <w:p w14:paraId="460D7794" w14:textId="77777777" w:rsidR="007D353D" w:rsidRPr="00633CF8" w:rsidRDefault="007D353D" w:rsidP="0085338C">
      <w:pPr>
        <w:pStyle w:val="Listenabsatz"/>
        <w:numPr>
          <w:ilvl w:val="0"/>
          <w:numId w:val="30"/>
        </w:numPr>
        <w:spacing w:before="60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br w:type="page"/>
      </w:r>
    </w:p>
    <w:p w14:paraId="0DB13A97" w14:textId="1AA4DA74" w:rsidR="00EE3A9D" w:rsidRPr="00633CF8" w:rsidRDefault="00101E94" w:rsidP="00B647C7">
      <w:pPr>
        <w:pStyle w:val="Listenabsatz"/>
        <w:numPr>
          <w:ilvl w:val="0"/>
          <w:numId w:val="37"/>
        </w:numPr>
        <w:spacing w:before="240"/>
        <w:ind w:left="426" w:hanging="426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lastRenderedPageBreak/>
        <w:t>Condizioni e pendenze</w:t>
      </w:r>
      <w:r w:rsidR="00092FEC" w:rsidRPr="00092FEC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092FEC" w:rsidRPr="00633CF8">
        <w:rPr>
          <w:rFonts w:ascii="Arial" w:hAnsi="Arial" w:cs="Arial"/>
          <w:b/>
          <w:sz w:val="22"/>
          <w:szCs w:val="22"/>
          <w:lang w:val="it-CH"/>
        </w:rPr>
        <w:t>non soddisfatte</w:t>
      </w: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 delle fasi </w:t>
      </w:r>
      <w:r w:rsidR="007D353D" w:rsidRPr="00633CF8">
        <w:rPr>
          <w:rFonts w:ascii="Arial" w:hAnsi="Arial" w:cs="Arial"/>
          <w:b/>
          <w:sz w:val="22"/>
          <w:szCs w:val="22"/>
          <w:lang w:val="it-CH"/>
        </w:rPr>
        <w:t>1 - 3</w:t>
      </w:r>
    </w:p>
    <w:p w14:paraId="632173D1" w14:textId="77777777" w:rsidR="007D353D" w:rsidRPr="00633CF8" w:rsidRDefault="007D353D" w:rsidP="007D353D">
      <w:pPr>
        <w:ind w:left="454"/>
        <w:rPr>
          <w:rFonts w:ascii="Arial" w:hAnsi="Arial" w:cs="Arial"/>
          <w:lang w:val="it-CH"/>
        </w:rPr>
      </w:pPr>
    </w:p>
    <w:p w14:paraId="15650546" w14:textId="77777777" w:rsidR="00D5239F" w:rsidRPr="00633CF8" w:rsidRDefault="00101E94" w:rsidP="00D5239F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633CF8">
        <w:rPr>
          <w:rFonts w:ascii="Arial" w:hAnsi="Arial" w:cs="Arial"/>
          <w:b/>
          <w:color w:val="FF0000"/>
          <w:lang w:val="it-CH"/>
        </w:rPr>
        <w:t>Fase</w:t>
      </w:r>
      <w:r w:rsidR="007D353D" w:rsidRPr="00633CF8">
        <w:rPr>
          <w:rFonts w:ascii="Arial" w:hAnsi="Arial" w:cs="Arial"/>
          <w:b/>
          <w:color w:val="FF0000"/>
          <w:lang w:val="it-CH"/>
        </w:rPr>
        <w:t xml:space="preserve"> 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633CF8" w14:paraId="14FC7B84" w14:textId="77777777" w:rsidTr="00C56F8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1AEE" w14:textId="77777777" w:rsidR="007D353D" w:rsidRPr="00633CF8" w:rsidRDefault="007D353D" w:rsidP="00101E9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633CF8">
              <w:rPr>
                <w:rFonts w:ascii="Arial" w:hAnsi="Arial" w:cs="Arial"/>
                <w:b/>
                <w:lang w:val="it-CH"/>
              </w:rPr>
              <w:t>Indi</w:t>
            </w:r>
            <w:r w:rsidR="00101E94" w:rsidRPr="00633CF8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07C3" w14:textId="3A4126F5" w:rsidR="007D353D" w:rsidRPr="00633CF8" w:rsidRDefault="0075170B" w:rsidP="00101E9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7D353D" w:rsidRPr="00633CF8" w14:paraId="58C76389" w14:textId="77777777" w:rsidTr="00C56F8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28DB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259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4F0B87F4" w14:textId="77777777" w:rsidTr="00C56F8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B7D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89C1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59250A41" w14:textId="77777777" w:rsidTr="00C56F8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897D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ED4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2A5FD40C" w14:textId="77777777" w:rsidTr="00C56F8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523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4A4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39569A3D" w14:textId="77777777" w:rsidR="007D353D" w:rsidRPr="00633CF8" w:rsidRDefault="007D353D" w:rsidP="007D353D">
      <w:pPr>
        <w:ind w:left="454"/>
        <w:rPr>
          <w:rFonts w:ascii="Arial" w:hAnsi="Arial" w:cs="Arial"/>
          <w:lang w:val="it-CH"/>
        </w:rPr>
      </w:pPr>
    </w:p>
    <w:p w14:paraId="4A67F3BF" w14:textId="77777777" w:rsidR="007D353D" w:rsidRPr="00633CF8" w:rsidRDefault="00101E94" w:rsidP="007D353D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633CF8">
        <w:rPr>
          <w:rFonts w:ascii="Arial" w:hAnsi="Arial" w:cs="Arial"/>
          <w:b/>
          <w:color w:val="FF0000"/>
          <w:lang w:val="it-CH"/>
        </w:rPr>
        <w:t>Fase</w:t>
      </w:r>
      <w:r w:rsidR="007D353D" w:rsidRPr="00633CF8">
        <w:rPr>
          <w:rFonts w:ascii="Arial" w:hAnsi="Arial" w:cs="Arial"/>
          <w:b/>
          <w:color w:val="FF0000"/>
          <w:lang w:val="it-CH"/>
        </w:rPr>
        <w:t xml:space="preserve"> 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633CF8" w14:paraId="729C95BC" w14:textId="77777777" w:rsidTr="00092565">
        <w:tc>
          <w:tcPr>
            <w:tcW w:w="1191" w:type="dxa"/>
          </w:tcPr>
          <w:p w14:paraId="10FEBB35" w14:textId="77777777" w:rsidR="007D353D" w:rsidRPr="00633CF8" w:rsidRDefault="007D353D" w:rsidP="00101E9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633CF8">
              <w:rPr>
                <w:rFonts w:ascii="Arial" w:hAnsi="Arial" w:cs="Arial"/>
                <w:b/>
                <w:lang w:val="it-CH"/>
              </w:rPr>
              <w:t>Indi</w:t>
            </w:r>
            <w:r w:rsidR="00101E94" w:rsidRPr="00633CF8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1760AB69" w14:textId="68D58B5A" w:rsidR="007D353D" w:rsidRPr="00633CF8" w:rsidRDefault="0075170B" w:rsidP="00101E9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7D353D" w:rsidRPr="00633CF8" w14:paraId="1D09DFEB" w14:textId="77777777" w:rsidTr="00092565">
        <w:tc>
          <w:tcPr>
            <w:tcW w:w="1191" w:type="dxa"/>
          </w:tcPr>
          <w:p w14:paraId="7C294F25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7CE3667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14399C05" w14:textId="77777777" w:rsidTr="00092565">
        <w:tc>
          <w:tcPr>
            <w:tcW w:w="1191" w:type="dxa"/>
          </w:tcPr>
          <w:p w14:paraId="1EDFED53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0FA0506A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2D08AE8F" w14:textId="77777777" w:rsidTr="00092565">
        <w:tc>
          <w:tcPr>
            <w:tcW w:w="1191" w:type="dxa"/>
          </w:tcPr>
          <w:p w14:paraId="0123376C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F11E846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7E8A7295" w14:textId="77777777" w:rsidTr="00092565">
        <w:tc>
          <w:tcPr>
            <w:tcW w:w="1191" w:type="dxa"/>
          </w:tcPr>
          <w:p w14:paraId="411D5CD2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E7EB8F6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205AA755" w14:textId="77777777" w:rsidR="007D353D" w:rsidRPr="00633CF8" w:rsidRDefault="007D353D" w:rsidP="007D353D">
      <w:pPr>
        <w:ind w:left="454"/>
        <w:rPr>
          <w:rFonts w:ascii="Arial" w:hAnsi="Arial" w:cs="Arial"/>
          <w:lang w:val="it-CH"/>
        </w:rPr>
      </w:pPr>
    </w:p>
    <w:p w14:paraId="50D21C41" w14:textId="77777777" w:rsidR="007D353D" w:rsidRPr="00633CF8" w:rsidRDefault="00101E94" w:rsidP="007D353D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633CF8">
        <w:rPr>
          <w:rFonts w:ascii="Arial" w:hAnsi="Arial" w:cs="Arial"/>
          <w:b/>
          <w:color w:val="FF0000"/>
          <w:lang w:val="it-CH"/>
        </w:rPr>
        <w:t>Fase</w:t>
      </w:r>
      <w:r w:rsidR="007D353D" w:rsidRPr="00633CF8">
        <w:rPr>
          <w:rFonts w:ascii="Arial" w:hAnsi="Arial" w:cs="Arial"/>
          <w:b/>
          <w:color w:val="FF0000"/>
          <w:lang w:val="it-CH"/>
        </w:rPr>
        <w:t xml:space="preserve"> 3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633CF8" w14:paraId="073B9ED1" w14:textId="77777777" w:rsidTr="00092565">
        <w:tc>
          <w:tcPr>
            <w:tcW w:w="1191" w:type="dxa"/>
          </w:tcPr>
          <w:p w14:paraId="2792C22E" w14:textId="77777777" w:rsidR="007D353D" w:rsidRPr="00633CF8" w:rsidRDefault="00101E94" w:rsidP="00092565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633CF8">
              <w:rPr>
                <w:rFonts w:ascii="Arial" w:hAnsi="Arial" w:cs="Arial"/>
                <w:b/>
                <w:lang w:val="it-CH"/>
              </w:rPr>
              <w:t>Indicatore</w:t>
            </w:r>
          </w:p>
        </w:tc>
        <w:tc>
          <w:tcPr>
            <w:tcW w:w="6746" w:type="dxa"/>
          </w:tcPr>
          <w:p w14:paraId="44302D03" w14:textId="5AA0E821" w:rsidR="007D353D" w:rsidRPr="00633CF8" w:rsidRDefault="0075170B" w:rsidP="00101E9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7D353D" w:rsidRPr="00633CF8" w14:paraId="45D1A5FC" w14:textId="77777777" w:rsidTr="00092565">
        <w:tc>
          <w:tcPr>
            <w:tcW w:w="1191" w:type="dxa"/>
          </w:tcPr>
          <w:p w14:paraId="1548596C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39B3F22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076A4DD1" w14:textId="77777777" w:rsidTr="00092565">
        <w:tc>
          <w:tcPr>
            <w:tcW w:w="1191" w:type="dxa"/>
          </w:tcPr>
          <w:p w14:paraId="16D99BF3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540863B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63ECC8B9" w14:textId="77777777" w:rsidTr="00092565">
        <w:tc>
          <w:tcPr>
            <w:tcW w:w="1191" w:type="dxa"/>
          </w:tcPr>
          <w:p w14:paraId="1438103D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45D3A84F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633CF8" w14:paraId="141A5219" w14:textId="77777777" w:rsidTr="00092565">
        <w:tc>
          <w:tcPr>
            <w:tcW w:w="1191" w:type="dxa"/>
          </w:tcPr>
          <w:p w14:paraId="0DDD3BE0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B4EAB9B" w14:textId="77777777" w:rsidR="007D353D" w:rsidRPr="00633CF8" w:rsidRDefault="007D353D" w:rsidP="0009256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50CC3510" w14:textId="77777777" w:rsidR="007D353D" w:rsidRPr="00633CF8" w:rsidRDefault="007D353D" w:rsidP="007D353D">
      <w:pPr>
        <w:ind w:left="454"/>
        <w:rPr>
          <w:rFonts w:ascii="Arial" w:hAnsi="Arial" w:cs="Arial"/>
          <w:lang w:val="it-CH"/>
        </w:rPr>
      </w:pPr>
    </w:p>
    <w:p w14:paraId="451C988E" w14:textId="7592D93D" w:rsidR="00905CE1" w:rsidRPr="00633CF8" w:rsidRDefault="00101E94" w:rsidP="00B647C7">
      <w:pPr>
        <w:pStyle w:val="Listenabsatz"/>
        <w:numPr>
          <w:ilvl w:val="0"/>
          <w:numId w:val="37"/>
        </w:numPr>
        <w:spacing w:before="240"/>
        <w:ind w:left="454" w:hanging="45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Osservazioni </w:t>
      </w:r>
      <w:r w:rsidR="00D74F1D">
        <w:rPr>
          <w:rFonts w:ascii="Arial" w:hAnsi="Arial" w:cs="Arial"/>
          <w:b/>
          <w:sz w:val="22"/>
          <w:szCs w:val="22"/>
          <w:lang w:val="it-CH"/>
        </w:rPr>
        <w:t>conclusive</w:t>
      </w:r>
      <w:r w:rsidR="00D74F1D" w:rsidRPr="00633CF8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C56F80">
        <w:rPr>
          <w:rFonts w:ascii="Arial" w:hAnsi="Arial" w:cs="Arial"/>
          <w:b/>
          <w:sz w:val="22"/>
          <w:szCs w:val="22"/>
          <w:lang w:val="it-CH"/>
        </w:rPr>
        <w:t>sullo svolgimento</w:t>
      </w: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 e sui risultati del</w:t>
      </w:r>
      <w:r w:rsidR="00FA74A7" w:rsidRPr="00633CF8">
        <w:rPr>
          <w:rFonts w:ascii="Arial" w:hAnsi="Arial" w:cs="Arial"/>
          <w:b/>
          <w:sz w:val="22"/>
          <w:szCs w:val="22"/>
          <w:lang w:val="it-CH"/>
        </w:rPr>
        <w:t>la procedura di riconoscimento</w:t>
      </w:r>
    </w:p>
    <w:p w14:paraId="75154F15" w14:textId="77777777" w:rsidR="00905CE1" w:rsidRPr="00633CF8" w:rsidRDefault="00905CE1" w:rsidP="00905CE1">
      <w:pPr>
        <w:spacing w:before="60"/>
        <w:ind w:left="454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Te</w:t>
      </w:r>
      <w:r w:rsidR="00101E94" w:rsidRPr="00633CF8">
        <w:rPr>
          <w:rFonts w:ascii="Arial" w:hAnsi="Arial" w:cs="Arial"/>
          <w:lang w:val="it-CH"/>
        </w:rPr>
        <w:t>sto</w:t>
      </w:r>
    </w:p>
    <w:p w14:paraId="4D87CE1E" w14:textId="77777777" w:rsidR="00905CE1" w:rsidRPr="00633CF8" w:rsidRDefault="00905CE1">
      <w:pPr>
        <w:spacing w:line="240" w:lineRule="auto"/>
        <w:jc w:val="left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br w:type="page"/>
      </w:r>
    </w:p>
    <w:p w14:paraId="6DFB278B" w14:textId="77777777" w:rsidR="000A52F4" w:rsidRPr="00633CF8" w:rsidRDefault="000A52F4" w:rsidP="000A52F4">
      <w:pPr>
        <w:rPr>
          <w:rFonts w:ascii="Arial" w:hAnsi="Arial" w:cs="Arial"/>
          <w:lang w:val="it-CH"/>
        </w:rPr>
      </w:pPr>
    </w:p>
    <w:p w14:paraId="5728E6BF" w14:textId="77777777" w:rsidR="00905CE1" w:rsidRPr="00633CF8" w:rsidRDefault="00101E94" w:rsidP="00E43F89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bookmarkStart w:id="16" w:name="_Toc159144628"/>
      <w:r w:rsidRPr="00633CF8">
        <w:rPr>
          <w:rFonts w:ascii="Arial" w:hAnsi="Arial" w:cs="Arial"/>
          <w:b/>
          <w:sz w:val="22"/>
          <w:szCs w:val="22"/>
          <w:lang w:val="it-CH"/>
        </w:rPr>
        <w:t>Parere dell’operatore della formazione</w:t>
      </w:r>
    </w:p>
    <w:p w14:paraId="572912EA" w14:textId="77777777" w:rsidR="00905CE1" w:rsidRPr="00633CF8" w:rsidRDefault="00905CE1" w:rsidP="00905CE1">
      <w:pPr>
        <w:rPr>
          <w:rFonts w:ascii="Arial" w:hAnsi="Arial" w:cs="Arial"/>
          <w:lang w:val="it-CH"/>
        </w:rPr>
      </w:pPr>
    </w:p>
    <w:p w14:paraId="5DC77991" w14:textId="77777777" w:rsidR="000A52F4" w:rsidRPr="00633CF8" w:rsidRDefault="000A52F4" w:rsidP="00905CE1">
      <w:pPr>
        <w:rPr>
          <w:rFonts w:ascii="Arial" w:hAnsi="Arial" w:cs="Arial"/>
          <w:lang w:val="it-CH"/>
        </w:rPr>
      </w:pPr>
    </w:p>
    <w:p w14:paraId="488F925B" w14:textId="77777777" w:rsidR="00A415F7" w:rsidRPr="00633CF8" w:rsidRDefault="00D5239F" w:rsidP="00905CE1">
      <w:pPr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</w:t>
      </w:r>
      <w:r w:rsidR="000A52F4" w:rsidRPr="00633CF8">
        <w:rPr>
          <w:rFonts w:ascii="Arial" w:hAnsi="Arial" w:cs="Arial"/>
          <w:lang w:val="it-CH"/>
        </w:rPr>
        <w:t>e</w:t>
      </w:r>
      <w:r w:rsidR="00101E94" w:rsidRPr="00633CF8">
        <w:rPr>
          <w:rFonts w:ascii="Arial" w:hAnsi="Arial" w:cs="Arial"/>
          <w:lang w:val="it-CH"/>
        </w:rPr>
        <w:t>sto</w:t>
      </w:r>
    </w:p>
    <w:bookmarkEnd w:id="16"/>
    <w:p w14:paraId="46EE8F5D" w14:textId="77777777" w:rsidR="003A4FD2" w:rsidRPr="00633CF8" w:rsidRDefault="003A4FD2" w:rsidP="000E2C13">
      <w:pPr>
        <w:rPr>
          <w:rFonts w:ascii="Arial" w:hAnsi="Arial" w:cs="Arial"/>
          <w:lang w:val="it-CH"/>
        </w:rPr>
      </w:pPr>
    </w:p>
    <w:p w14:paraId="48FEC89D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163031A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E7AF500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4E160B3E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EBA284F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06A92FED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23A046AE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6C441CC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421D1EFA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23A3DED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F669686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DA95C08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453C9871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40B0F25B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F4E5596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B365519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4E6B98B7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10CE8F42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F5A843B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2E8FC08C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BDA9107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6AFA8F09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294E2FC7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78BA129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02B280C2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1502444F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1303362A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D419ADB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8DECD33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673114A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76B3613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270649DA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74BE698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5DA2A1C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4D8E6CA8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6BEB45DD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BE43183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C4C3CBE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3C309CF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C5C1A4B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7469B61D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167C74F1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3F9F0583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2A342C3" w14:textId="77777777" w:rsidR="00B8664A" w:rsidRPr="00633CF8" w:rsidRDefault="00B8664A" w:rsidP="000E2C13">
      <w:pPr>
        <w:rPr>
          <w:rFonts w:ascii="Arial" w:hAnsi="Arial" w:cs="Arial"/>
          <w:lang w:val="it-CH"/>
        </w:rPr>
      </w:pPr>
    </w:p>
    <w:p w14:paraId="5C451A50" w14:textId="77777777" w:rsidR="000A52F4" w:rsidRPr="00633CF8" w:rsidRDefault="000A52F4">
      <w:pPr>
        <w:spacing w:line="240" w:lineRule="auto"/>
        <w:jc w:val="left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br w:type="page"/>
      </w:r>
    </w:p>
    <w:p w14:paraId="620F6958" w14:textId="77777777" w:rsidR="000A52F4" w:rsidRPr="00633CF8" w:rsidRDefault="000A52F4" w:rsidP="000E2C13">
      <w:pPr>
        <w:rPr>
          <w:rFonts w:ascii="Arial" w:hAnsi="Arial" w:cs="Arial"/>
          <w:lang w:val="it-CH"/>
        </w:rPr>
      </w:pPr>
    </w:p>
    <w:p w14:paraId="04493F98" w14:textId="08B0C56D" w:rsidR="000A52F4" w:rsidRPr="00633CF8" w:rsidRDefault="004E4BAC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Raccomandazione di riconoscimento </w:t>
      </w:r>
      <w:r w:rsidR="00C56F80">
        <w:rPr>
          <w:rFonts w:ascii="Arial" w:hAnsi="Arial" w:cs="Arial"/>
          <w:b/>
          <w:sz w:val="22"/>
          <w:szCs w:val="22"/>
          <w:lang w:val="it-CH"/>
        </w:rPr>
        <w:t>dei periti per la</w:t>
      </w: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996084">
        <w:rPr>
          <w:rFonts w:ascii="Arial" w:hAnsi="Arial" w:cs="Arial"/>
          <w:b/>
          <w:sz w:val="22"/>
          <w:szCs w:val="22"/>
          <w:lang w:val="it-CH"/>
        </w:rPr>
        <w:t>SEFRI</w:t>
      </w:r>
    </w:p>
    <w:p w14:paraId="09196FE8" w14:textId="77777777" w:rsidR="000A52F4" w:rsidRPr="00633CF8" w:rsidRDefault="000A52F4" w:rsidP="000E2C13">
      <w:pPr>
        <w:rPr>
          <w:rFonts w:ascii="Arial" w:hAnsi="Arial" w:cs="Arial"/>
          <w:lang w:val="it-CH"/>
        </w:rPr>
      </w:pPr>
    </w:p>
    <w:p w14:paraId="2FE6C7E9" w14:textId="77777777" w:rsidR="000A52F4" w:rsidRPr="00633CF8" w:rsidRDefault="000A52F4" w:rsidP="000E2C13">
      <w:pPr>
        <w:rPr>
          <w:rFonts w:ascii="Arial" w:hAnsi="Arial" w:cs="Arial"/>
          <w:lang w:val="it-CH"/>
        </w:rPr>
      </w:pPr>
    </w:p>
    <w:p w14:paraId="43900B10" w14:textId="3DB8F495" w:rsidR="000A52F4" w:rsidRPr="00633CF8" w:rsidRDefault="003263D7" w:rsidP="000E2C13">
      <w:pPr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La raccomandazione all’attenzione della </w:t>
      </w:r>
      <w:r w:rsidR="00A81638">
        <w:rPr>
          <w:rFonts w:ascii="Arial" w:hAnsi="Arial" w:cs="Arial"/>
          <w:b/>
          <w:sz w:val="22"/>
          <w:szCs w:val="22"/>
          <w:lang w:val="it-CH"/>
        </w:rPr>
        <w:t>SEFRI</w:t>
      </w:r>
      <w:r w:rsidRPr="00633CF8">
        <w:rPr>
          <w:rFonts w:ascii="Arial" w:hAnsi="Arial" w:cs="Arial"/>
          <w:b/>
          <w:sz w:val="22"/>
          <w:szCs w:val="22"/>
          <w:lang w:val="it-CH"/>
        </w:rPr>
        <w:t xml:space="preserve"> è la seguente</w:t>
      </w:r>
      <w:r w:rsidR="0085223C" w:rsidRPr="00633CF8">
        <w:rPr>
          <w:rFonts w:ascii="Arial" w:hAnsi="Arial" w:cs="Arial"/>
          <w:b/>
          <w:sz w:val="22"/>
          <w:szCs w:val="22"/>
          <w:lang w:val="it-CH"/>
        </w:rPr>
        <w:t>:</w:t>
      </w:r>
    </w:p>
    <w:p w14:paraId="0805415A" w14:textId="77777777" w:rsidR="000A52F4" w:rsidRPr="00633CF8" w:rsidRDefault="00FF3AFD" w:rsidP="00FF3AFD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33CF8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1004FD">
        <w:rPr>
          <w:rFonts w:ascii="Arial" w:hAnsi="Arial" w:cs="Arial"/>
          <w:sz w:val="22"/>
          <w:szCs w:val="22"/>
          <w:lang w:val="it-CH"/>
        </w:rPr>
      </w:r>
      <w:r w:rsidR="001004FD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633CF8">
        <w:rPr>
          <w:rFonts w:ascii="Arial" w:hAnsi="Arial" w:cs="Arial"/>
          <w:sz w:val="22"/>
          <w:szCs w:val="22"/>
          <w:lang w:val="it-CH"/>
        </w:rPr>
        <w:fldChar w:fldCharType="end"/>
      </w:r>
      <w:r w:rsidRPr="00633CF8">
        <w:rPr>
          <w:rFonts w:ascii="Arial" w:hAnsi="Arial" w:cs="Arial"/>
          <w:sz w:val="22"/>
          <w:szCs w:val="22"/>
          <w:lang w:val="it-CH"/>
        </w:rPr>
        <w:tab/>
      </w:r>
      <w:r w:rsidR="003263D7" w:rsidRPr="00633CF8">
        <w:rPr>
          <w:rFonts w:ascii="Arial" w:hAnsi="Arial" w:cs="Arial"/>
          <w:b/>
          <w:sz w:val="22"/>
          <w:szCs w:val="22"/>
          <w:lang w:val="it-CH"/>
        </w:rPr>
        <w:t>Riconoscimento</w:t>
      </w:r>
    </w:p>
    <w:p w14:paraId="4CA8D9AF" w14:textId="77777777" w:rsidR="00FF3AFD" w:rsidRPr="00633CF8" w:rsidRDefault="003263D7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lang w:val="it-CH"/>
        </w:rPr>
        <w:t xml:space="preserve">Riconoscimento </w:t>
      </w:r>
      <w:r w:rsidR="00664CB7" w:rsidRPr="00633CF8">
        <w:rPr>
          <w:rFonts w:ascii="Arial" w:hAnsi="Arial" w:cs="Arial"/>
          <w:lang w:val="it-CH"/>
        </w:rPr>
        <w:t>de</w:t>
      </w:r>
      <w:r w:rsidRPr="00633CF8">
        <w:rPr>
          <w:rFonts w:ascii="Arial" w:hAnsi="Arial" w:cs="Arial"/>
          <w:lang w:val="it-CH"/>
        </w:rPr>
        <w:t>l</w:t>
      </w:r>
      <w:r w:rsidR="00FD3C9C" w:rsidRPr="00633CF8">
        <w:rPr>
          <w:rFonts w:ascii="Arial" w:hAnsi="Arial" w:cs="Arial"/>
          <w:lang w:val="it-CH"/>
        </w:rPr>
        <w:t xml:space="preserve"> ciclo di formazione </w:t>
      </w:r>
      <w:r w:rsidR="00EE4C65" w:rsidRPr="00633CF8">
        <w:rPr>
          <w:rFonts w:ascii="Arial" w:hAnsi="Arial" w:cs="Arial"/>
          <w:lang w:val="it-CH"/>
        </w:rPr>
        <w:t>XXX</w:t>
      </w:r>
    </w:p>
    <w:p w14:paraId="04B3ED10" w14:textId="77777777" w:rsidR="00715DE0" w:rsidRPr="00633CF8" w:rsidRDefault="00FD3C9C" w:rsidP="00715DE0">
      <w:pPr>
        <w:pStyle w:val="Listenabsatz"/>
        <w:tabs>
          <w:tab w:val="left" w:pos="567"/>
        </w:tabs>
        <w:spacing w:before="120"/>
        <w:ind w:left="927"/>
        <w:contextualSpacing w:val="0"/>
        <w:rPr>
          <w:rFonts w:ascii="Arial" w:hAnsi="Arial" w:cs="Arial"/>
          <w:b/>
          <w:i/>
          <w:lang w:val="it-CH"/>
        </w:rPr>
      </w:pPr>
      <w:r w:rsidRPr="00633CF8">
        <w:rPr>
          <w:rFonts w:ascii="Arial" w:hAnsi="Arial" w:cs="Arial"/>
          <w:i/>
          <w:lang w:val="it-CH"/>
        </w:rPr>
        <w:t>Se è stata esaminata l’opzione del riconoscimento retroattivo</w:t>
      </w:r>
      <w:r w:rsidR="00715DE0" w:rsidRPr="00633CF8">
        <w:rPr>
          <w:rFonts w:ascii="Arial" w:hAnsi="Arial" w:cs="Arial"/>
          <w:i/>
          <w:lang w:val="it-CH"/>
        </w:rPr>
        <w:t>:</w:t>
      </w:r>
    </w:p>
    <w:p w14:paraId="059A342A" w14:textId="77777777" w:rsidR="00EE4C65" w:rsidRPr="00633CF8" w:rsidRDefault="00FD3C9C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lang w:val="it-CH"/>
        </w:rPr>
        <w:t xml:space="preserve">Riconoscimento retroattivo per il ciclo di formazione </w:t>
      </w:r>
      <w:r w:rsidR="00EE4C65" w:rsidRPr="00633CF8">
        <w:rPr>
          <w:rFonts w:ascii="Arial" w:hAnsi="Arial" w:cs="Arial"/>
          <w:highlight w:val="green"/>
          <w:lang w:val="it-CH"/>
        </w:rPr>
        <w:t>XXX-XXX</w:t>
      </w:r>
    </w:p>
    <w:p w14:paraId="07CFEF53" w14:textId="77777777" w:rsidR="00EE4C65" w:rsidRPr="00633CF8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33CF8">
        <w:rPr>
          <w:rFonts w:ascii="Arial" w:hAnsi="Arial" w:cs="Arial"/>
          <w:b/>
          <w:lang w:val="it-CH"/>
        </w:rPr>
        <w:instrText xml:space="preserve"> FORMCHECKBOX </w:instrText>
      </w:r>
      <w:r w:rsidR="001004FD">
        <w:rPr>
          <w:rFonts w:ascii="Arial" w:hAnsi="Arial" w:cs="Arial"/>
          <w:b/>
          <w:lang w:val="it-CH"/>
        </w:rPr>
      </w:r>
      <w:r w:rsidR="001004FD">
        <w:rPr>
          <w:rFonts w:ascii="Arial" w:hAnsi="Arial" w:cs="Arial"/>
          <w:b/>
          <w:lang w:val="it-CH"/>
        </w:rPr>
        <w:fldChar w:fldCharType="separate"/>
      </w:r>
      <w:r w:rsidRPr="00633CF8">
        <w:rPr>
          <w:rFonts w:ascii="Arial" w:hAnsi="Arial" w:cs="Arial"/>
          <w:b/>
          <w:lang w:val="it-CH"/>
        </w:rPr>
        <w:fldChar w:fldCharType="end"/>
      </w:r>
      <w:r w:rsidRPr="00633CF8">
        <w:rPr>
          <w:rFonts w:ascii="Arial" w:hAnsi="Arial" w:cs="Arial"/>
          <w:b/>
          <w:lang w:val="it-CH"/>
        </w:rPr>
        <w:tab/>
      </w:r>
      <w:r w:rsidR="00FD3C9C" w:rsidRPr="00633CF8">
        <w:rPr>
          <w:rFonts w:ascii="Arial" w:hAnsi="Arial" w:cs="Arial"/>
          <w:b/>
          <w:lang w:val="it-CH"/>
        </w:rPr>
        <w:t>Sì</w:t>
      </w:r>
    </w:p>
    <w:p w14:paraId="4F1D023E" w14:textId="77777777" w:rsidR="00EE4C65" w:rsidRPr="00633CF8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33CF8">
        <w:rPr>
          <w:rFonts w:ascii="Arial" w:hAnsi="Arial" w:cs="Arial"/>
          <w:b/>
          <w:lang w:val="it-CH"/>
        </w:rPr>
        <w:instrText xml:space="preserve"> FORMCHECKBOX </w:instrText>
      </w:r>
      <w:r w:rsidR="001004FD">
        <w:rPr>
          <w:rFonts w:ascii="Arial" w:hAnsi="Arial" w:cs="Arial"/>
          <w:b/>
          <w:lang w:val="it-CH"/>
        </w:rPr>
      </w:r>
      <w:r w:rsidR="001004FD">
        <w:rPr>
          <w:rFonts w:ascii="Arial" w:hAnsi="Arial" w:cs="Arial"/>
          <w:b/>
          <w:lang w:val="it-CH"/>
        </w:rPr>
        <w:fldChar w:fldCharType="separate"/>
      </w:r>
      <w:r w:rsidRPr="00633CF8">
        <w:rPr>
          <w:rFonts w:ascii="Arial" w:hAnsi="Arial" w:cs="Arial"/>
          <w:b/>
          <w:lang w:val="it-CH"/>
        </w:rPr>
        <w:fldChar w:fldCharType="end"/>
      </w:r>
      <w:r w:rsidRPr="00633CF8">
        <w:rPr>
          <w:rFonts w:ascii="Arial" w:hAnsi="Arial" w:cs="Arial"/>
          <w:b/>
          <w:lang w:val="it-CH"/>
        </w:rPr>
        <w:tab/>
        <w:t>N</w:t>
      </w:r>
      <w:r w:rsidR="00FD3C9C" w:rsidRPr="00633CF8">
        <w:rPr>
          <w:rFonts w:ascii="Arial" w:hAnsi="Arial" w:cs="Arial"/>
          <w:b/>
          <w:lang w:val="it-CH"/>
        </w:rPr>
        <w:t>o</w:t>
      </w:r>
    </w:p>
    <w:p w14:paraId="26EBDC1E" w14:textId="77777777" w:rsidR="005F78C1" w:rsidRPr="00633CF8" w:rsidRDefault="00FD3C9C" w:rsidP="005F78C1">
      <w:pPr>
        <w:tabs>
          <w:tab w:val="left" w:pos="567"/>
          <w:tab w:val="left" w:pos="1418"/>
        </w:tabs>
        <w:ind w:left="1418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b/>
          <w:lang w:val="it-CH"/>
        </w:rPr>
        <w:t>Motivazione</w:t>
      </w:r>
      <w:r w:rsidR="005F78C1" w:rsidRPr="00633CF8">
        <w:rPr>
          <w:rFonts w:ascii="Arial" w:hAnsi="Arial" w:cs="Arial"/>
          <w:lang w:val="it-CH"/>
        </w:rPr>
        <w:t xml:space="preserve">: </w:t>
      </w:r>
      <w:r w:rsidR="00D5239F" w:rsidRPr="00633CF8">
        <w:rPr>
          <w:rFonts w:ascii="Arial" w:hAnsi="Arial" w:cs="Arial"/>
          <w:lang w:val="it-CH"/>
        </w:rPr>
        <w:t>t</w:t>
      </w:r>
      <w:r w:rsidRPr="00633CF8">
        <w:rPr>
          <w:rFonts w:ascii="Arial" w:hAnsi="Arial" w:cs="Arial"/>
          <w:lang w:val="it-CH"/>
        </w:rPr>
        <w:t>esto</w:t>
      </w:r>
    </w:p>
    <w:p w14:paraId="41682B56" w14:textId="77777777" w:rsidR="00EE4C65" w:rsidRPr="00633CF8" w:rsidRDefault="00EE4C65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5453642C" w14:textId="77777777" w:rsidR="005F78C1" w:rsidRPr="00633CF8" w:rsidRDefault="005F78C1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33CF8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1004FD">
        <w:rPr>
          <w:rFonts w:ascii="Arial" w:hAnsi="Arial" w:cs="Arial"/>
          <w:sz w:val="22"/>
          <w:szCs w:val="22"/>
          <w:lang w:val="it-CH"/>
        </w:rPr>
      </w:r>
      <w:r w:rsidR="001004FD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633CF8">
        <w:rPr>
          <w:rFonts w:ascii="Arial" w:hAnsi="Arial" w:cs="Arial"/>
          <w:sz w:val="22"/>
          <w:szCs w:val="22"/>
          <w:lang w:val="it-CH"/>
        </w:rPr>
        <w:fldChar w:fldCharType="end"/>
      </w:r>
      <w:r w:rsidRPr="00633CF8">
        <w:rPr>
          <w:rFonts w:ascii="Arial" w:hAnsi="Arial" w:cs="Arial"/>
          <w:sz w:val="22"/>
          <w:szCs w:val="22"/>
          <w:lang w:val="it-CH"/>
        </w:rPr>
        <w:tab/>
      </w:r>
      <w:r w:rsidR="003C5C53" w:rsidRPr="00633CF8">
        <w:rPr>
          <w:rFonts w:ascii="Arial" w:hAnsi="Arial" w:cs="Arial"/>
          <w:b/>
          <w:sz w:val="22"/>
          <w:szCs w:val="22"/>
          <w:lang w:val="it-CH"/>
        </w:rPr>
        <w:t xml:space="preserve">Rifiuto del riconoscimento </w:t>
      </w:r>
    </w:p>
    <w:p w14:paraId="1E36D556" w14:textId="77777777" w:rsidR="005F78C1" w:rsidRPr="00633CF8" w:rsidRDefault="003C5C53" w:rsidP="005F78C1">
      <w:pPr>
        <w:tabs>
          <w:tab w:val="left" w:pos="567"/>
        </w:tabs>
        <w:spacing w:before="120"/>
        <w:ind w:left="567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b/>
          <w:lang w:val="it-CH"/>
        </w:rPr>
        <w:t>Motivazione</w:t>
      </w:r>
      <w:r w:rsidR="005F78C1" w:rsidRPr="00633CF8">
        <w:rPr>
          <w:rFonts w:ascii="Arial" w:hAnsi="Arial" w:cs="Arial"/>
          <w:lang w:val="it-CH"/>
        </w:rPr>
        <w:t xml:space="preserve">: </w:t>
      </w:r>
      <w:r w:rsidR="00D5239F" w:rsidRPr="00633CF8">
        <w:rPr>
          <w:rFonts w:ascii="Arial" w:hAnsi="Arial" w:cs="Arial"/>
          <w:lang w:val="it-CH"/>
        </w:rPr>
        <w:t>t</w:t>
      </w:r>
      <w:r w:rsidRPr="00633CF8">
        <w:rPr>
          <w:rFonts w:ascii="Arial" w:hAnsi="Arial" w:cs="Arial"/>
          <w:lang w:val="it-CH"/>
        </w:rPr>
        <w:t>esto</w:t>
      </w:r>
    </w:p>
    <w:p w14:paraId="38A3068E" w14:textId="77777777" w:rsidR="005F78C1" w:rsidRPr="00633CF8" w:rsidRDefault="005F78C1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613F45E8" w14:textId="77777777" w:rsidR="00FF3AFD" w:rsidRPr="00633CF8" w:rsidRDefault="00FF3AFD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633CF8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33CF8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1004FD">
        <w:rPr>
          <w:rFonts w:ascii="Arial" w:hAnsi="Arial" w:cs="Arial"/>
          <w:sz w:val="22"/>
          <w:szCs w:val="22"/>
          <w:lang w:val="it-CH"/>
        </w:rPr>
      </w:r>
      <w:r w:rsidR="001004FD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633CF8">
        <w:rPr>
          <w:rFonts w:ascii="Arial" w:hAnsi="Arial" w:cs="Arial"/>
          <w:sz w:val="22"/>
          <w:szCs w:val="22"/>
          <w:lang w:val="it-CH"/>
        </w:rPr>
        <w:fldChar w:fldCharType="end"/>
      </w:r>
      <w:r w:rsidRPr="00633CF8">
        <w:rPr>
          <w:rFonts w:ascii="Arial" w:hAnsi="Arial" w:cs="Arial"/>
          <w:sz w:val="22"/>
          <w:szCs w:val="22"/>
          <w:lang w:val="it-CH"/>
        </w:rPr>
        <w:tab/>
      </w:r>
      <w:r w:rsidR="003C5C53" w:rsidRPr="00633CF8">
        <w:rPr>
          <w:rFonts w:ascii="Arial" w:hAnsi="Arial" w:cs="Arial"/>
          <w:b/>
          <w:sz w:val="22"/>
          <w:szCs w:val="22"/>
          <w:lang w:val="it-CH"/>
        </w:rPr>
        <w:t>Riconoscimento con riserva</w:t>
      </w:r>
    </w:p>
    <w:p w14:paraId="5369CAB1" w14:textId="38E28E05" w:rsidR="005F78C1" w:rsidRPr="00633CF8" w:rsidRDefault="003C5C53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Descrizione della/e riserva/e</w:t>
      </w:r>
      <w:r w:rsidR="006B6FE5" w:rsidRPr="00633CF8">
        <w:rPr>
          <w:rFonts w:ascii="Arial" w:hAnsi="Arial" w:cs="Arial"/>
          <w:b/>
          <w:lang w:val="it-CH"/>
        </w:rPr>
        <w:t xml:space="preserve"> </w:t>
      </w:r>
    </w:p>
    <w:p w14:paraId="1C91DA58" w14:textId="77777777" w:rsidR="00105409" w:rsidRPr="00633CF8" w:rsidRDefault="00D5239F" w:rsidP="00105409">
      <w:pPr>
        <w:tabs>
          <w:tab w:val="left" w:pos="567"/>
        </w:tabs>
        <w:spacing w:before="60"/>
        <w:ind w:left="1069"/>
        <w:rPr>
          <w:rFonts w:ascii="Arial" w:hAnsi="Arial" w:cs="Arial"/>
          <w:lang w:val="it-CH"/>
        </w:rPr>
      </w:pPr>
      <w:bookmarkStart w:id="17" w:name="_Hlk509914963"/>
      <w:r w:rsidRPr="00633CF8">
        <w:rPr>
          <w:rFonts w:ascii="Arial" w:hAnsi="Arial" w:cs="Arial"/>
          <w:lang w:val="it-CH"/>
        </w:rPr>
        <w:t>t</w:t>
      </w:r>
      <w:r w:rsidR="00106148" w:rsidRPr="00633CF8">
        <w:rPr>
          <w:rFonts w:ascii="Arial" w:hAnsi="Arial" w:cs="Arial"/>
          <w:lang w:val="it-CH"/>
        </w:rPr>
        <w:t>e</w:t>
      </w:r>
      <w:r w:rsidR="003C5C53" w:rsidRPr="00633CF8">
        <w:rPr>
          <w:rFonts w:ascii="Arial" w:hAnsi="Arial" w:cs="Arial"/>
          <w:lang w:val="it-CH"/>
        </w:rPr>
        <w:t>sto</w:t>
      </w:r>
    </w:p>
    <w:bookmarkEnd w:id="17"/>
    <w:p w14:paraId="227226FB" w14:textId="2013A8F8" w:rsidR="00105409" w:rsidRPr="00633CF8" w:rsidRDefault="003C5C53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 xml:space="preserve">In che modo ed entro quando deve essere </w:t>
      </w:r>
      <w:r w:rsidR="0024793F" w:rsidRPr="00633CF8">
        <w:rPr>
          <w:rFonts w:ascii="Arial" w:hAnsi="Arial" w:cs="Arial"/>
          <w:b/>
          <w:lang w:val="it-CH"/>
        </w:rPr>
        <w:t>eliminata la riserva</w:t>
      </w:r>
      <w:r w:rsidR="00715DE0" w:rsidRPr="00633CF8">
        <w:rPr>
          <w:rFonts w:ascii="Arial" w:hAnsi="Arial" w:cs="Arial"/>
          <w:b/>
          <w:lang w:val="it-CH"/>
        </w:rPr>
        <w:t xml:space="preserve"> (</w:t>
      </w:r>
      <w:r w:rsidR="00C56F80">
        <w:rPr>
          <w:rFonts w:ascii="Arial" w:hAnsi="Arial" w:cs="Arial"/>
          <w:b/>
          <w:lang w:val="it-CH"/>
        </w:rPr>
        <w:t>tipo di</w:t>
      </w:r>
      <w:r w:rsidR="0024793F" w:rsidRPr="00633CF8">
        <w:rPr>
          <w:rFonts w:ascii="Arial" w:hAnsi="Arial" w:cs="Arial"/>
          <w:b/>
          <w:lang w:val="it-CH"/>
        </w:rPr>
        <w:t xml:space="preserve"> prova </w:t>
      </w:r>
      <w:r w:rsidR="00D74F1D">
        <w:rPr>
          <w:rFonts w:ascii="Arial" w:hAnsi="Arial" w:cs="Arial"/>
          <w:b/>
          <w:lang w:val="it-CH"/>
        </w:rPr>
        <w:t xml:space="preserve">da fornire </w:t>
      </w:r>
      <w:r w:rsidR="0024793F" w:rsidRPr="00633CF8">
        <w:rPr>
          <w:rFonts w:ascii="Arial" w:hAnsi="Arial" w:cs="Arial"/>
          <w:b/>
          <w:lang w:val="it-CH"/>
        </w:rPr>
        <w:t>e scadenza</w:t>
      </w:r>
      <w:r w:rsidR="00715DE0" w:rsidRPr="00633CF8">
        <w:rPr>
          <w:rFonts w:ascii="Arial" w:hAnsi="Arial" w:cs="Arial"/>
          <w:b/>
          <w:lang w:val="it-CH"/>
        </w:rPr>
        <w:t>)</w:t>
      </w:r>
    </w:p>
    <w:p w14:paraId="104E29D4" w14:textId="56DECC5C" w:rsidR="00105409" w:rsidRPr="00633CF8" w:rsidRDefault="00C56F80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lang w:val="it-CH"/>
        </w:rPr>
      </w:pPr>
      <w:r>
        <w:rPr>
          <w:rFonts w:ascii="Arial" w:hAnsi="Arial" w:cs="Arial"/>
          <w:b/>
          <w:lang w:val="it-CH"/>
        </w:rPr>
        <w:t>Tipo di</w:t>
      </w:r>
      <w:r w:rsidR="0024793F" w:rsidRPr="00633CF8">
        <w:rPr>
          <w:rFonts w:ascii="Arial" w:hAnsi="Arial" w:cs="Arial"/>
          <w:b/>
          <w:lang w:val="it-CH"/>
        </w:rPr>
        <w:t xml:space="preserve"> prova</w:t>
      </w:r>
      <w:r w:rsidR="00D74F1D">
        <w:rPr>
          <w:rFonts w:ascii="Arial" w:hAnsi="Arial" w:cs="Arial"/>
          <w:b/>
          <w:lang w:val="it-CH"/>
        </w:rPr>
        <w:t xml:space="preserve"> da fornire</w:t>
      </w:r>
      <w:r w:rsidR="00897581" w:rsidRPr="00633CF8">
        <w:rPr>
          <w:rFonts w:ascii="Arial" w:hAnsi="Arial" w:cs="Arial"/>
          <w:b/>
          <w:lang w:val="it-CH"/>
        </w:rPr>
        <w:br/>
      </w:r>
      <w:r w:rsidR="00D5239F" w:rsidRPr="00633CF8">
        <w:rPr>
          <w:rFonts w:ascii="Arial" w:hAnsi="Arial" w:cs="Arial"/>
          <w:lang w:val="it-CH"/>
        </w:rPr>
        <w:t>t</w:t>
      </w:r>
      <w:r w:rsidR="0024793F" w:rsidRPr="00633CF8">
        <w:rPr>
          <w:rFonts w:ascii="Arial" w:hAnsi="Arial" w:cs="Arial"/>
          <w:lang w:val="it-CH"/>
        </w:rPr>
        <w:t>esto</w:t>
      </w:r>
    </w:p>
    <w:p w14:paraId="21A757CD" w14:textId="347DB03F" w:rsidR="00897581" w:rsidRPr="00633CF8" w:rsidRDefault="00C56F80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lang w:val="it-CH"/>
        </w:rPr>
      </w:pPr>
      <w:r>
        <w:rPr>
          <w:rFonts w:ascii="Arial" w:hAnsi="Arial" w:cs="Arial"/>
          <w:b/>
          <w:lang w:val="it-CH"/>
        </w:rPr>
        <w:t>S</w:t>
      </w:r>
      <w:r w:rsidR="0024793F" w:rsidRPr="00633CF8">
        <w:rPr>
          <w:rFonts w:ascii="Arial" w:hAnsi="Arial" w:cs="Arial"/>
          <w:b/>
          <w:lang w:val="it-CH"/>
        </w:rPr>
        <w:t>cadenza</w:t>
      </w:r>
      <w:r w:rsidR="00D5239F" w:rsidRPr="00633CF8">
        <w:rPr>
          <w:rFonts w:ascii="Arial" w:hAnsi="Arial" w:cs="Arial"/>
          <w:lang w:val="it-CH"/>
        </w:rPr>
        <w:br/>
        <w:t>t</w:t>
      </w:r>
      <w:r w:rsidR="00897581" w:rsidRPr="00633CF8">
        <w:rPr>
          <w:rFonts w:ascii="Arial" w:hAnsi="Arial" w:cs="Arial"/>
          <w:lang w:val="it-CH"/>
        </w:rPr>
        <w:t>e</w:t>
      </w:r>
      <w:r w:rsidR="0024793F" w:rsidRPr="00633CF8">
        <w:rPr>
          <w:rFonts w:ascii="Arial" w:hAnsi="Arial" w:cs="Arial"/>
          <w:lang w:val="it-CH"/>
        </w:rPr>
        <w:t>sto</w:t>
      </w:r>
    </w:p>
    <w:p w14:paraId="2BE00647" w14:textId="77777777" w:rsidR="00105409" w:rsidRPr="00633CF8" w:rsidRDefault="0024793F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Chi verifica la prova, quando e in che modo?</w:t>
      </w:r>
    </w:p>
    <w:p w14:paraId="4C5D8B1D" w14:textId="77777777" w:rsidR="0024793F" w:rsidRPr="00633CF8" w:rsidRDefault="00D5239F" w:rsidP="00105409">
      <w:pPr>
        <w:tabs>
          <w:tab w:val="left" w:pos="567"/>
        </w:tabs>
        <w:spacing w:before="60"/>
        <w:ind w:left="1069"/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t</w:t>
      </w:r>
      <w:r w:rsidR="00106148" w:rsidRPr="00633CF8">
        <w:rPr>
          <w:rFonts w:ascii="Arial" w:hAnsi="Arial" w:cs="Arial"/>
          <w:lang w:val="it-CH"/>
        </w:rPr>
        <w:t>e</w:t>
      </w:r>
      <w:r w:rsidR="0024793F" w:rsidRPr="00633CF8">
        <w:rPr>
          <w:rFonts w:ascii="Arial" w:hAnsi="Arial" w:cs="Arial"/>
          <w:lang w:val="it-CH"/>
        </w:rPr>
        <w:t>sto</w:t>
      </w:r>
    </w:p>
    <w:p w14:paraId="3BAEAFA7" w14:textId="77777777" w:rsidR="000A52F4" w:rsidRPr="00633CF8" w:rsidRDefault="000A52F4" w:rsidP="000E2C13">
      <w:pPr>
        <w:rPr>
          <w:rFonts w:ascii="Arial" w:hAnsi="Arial" w:cs="Arial"/>
          <w:lang w:val="it-CH"/>
        </w:rPr>
      </w:pPr>
    </w:p>
    <w:p w14:paraId="37956486" w14:textId="77777777" w:rsidR="00897581" w:rsidRPr="00633CF8" w:rsidRDefault="00897581" w:rsidP="000E2C13">
      <w:pPr>
        <w:rPr>
          <w:rFonts w:ascii="Arial" w:hAnsi="Arial" w:cs="Arial"/>
          <w:lang w:val="it-CH"/>
        </w:rPr>
      </w:pPr>
    </w:p>
    <w:p w14:paraId="793E2DC3" w14:textId="77777777" w:rsidR="00897581" w:rsidRPr="00633CF8" w:rsidRDefault="00897581" w:rsidP="000E2C13">
      <w:pPr>
        <w:rPr>
          <w:rFonts w:ascii="Arial" w:hAnsi="Arial" w:cs="Arial"/>
          <w:lang w:val="it-CH"/>
        </w:rPr>
      </w:pPr>
    </w:p>
    <w:p w14:paraId="616E7DCF" w14:textId="77777777" w:rsidR="0085338C" w:rsidRPr="00633CF8" w:rsidRDefault="0085338C" w:rsidP="000E2C13">
      <w:pPr>
        <w:rPr>
          <w:rFonts w:ascii="Arial" w:hAnsi="Arial" w:cs="Arial"/>
          <w:lang w:val="it-CH"/>
        </w:rPr>
      </w:pPr>
      <w:r w:rsidRPr="00633CF8">
        <w:rPr>
          <w:rFonts w:ascii="Arial" w:hAnsi="Arial" w:cs="Arial"/>
          <w:lang w:val="it-CH"/>
        </w:rPr>
        <w:t>________________________________________________________________________________________</w:t>
      </w:r>
    </w:p>
    <w:p w14:paraId="66DD64A9" w14:textId="77777777" w:rsidR="0085338C" w:rsidRPr="00633CF8" w:rsidRDefault="0085338C" w:rsidP="000E2C13">
      <w:pPr>
        <w:rPr>
          <w:rFonts w:ascii="Arial" w:hAnsi="Arial" w:cs="Arial"/>
          <w:lang w:val="it-CH"/>
        </w:rPr>
      </w:pPr>
    </w:p>
    <w:sectPr w:rsidR="0085338C" w:rsidRPr="00633CF8" w:rsidSect="00996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9B2CA" w14:textId="77777777" w:rsidR="001004FD" w:rsidRDefault="001004FD">
      <w:r>
        <w:separator/>
      </w:r>
    </w:p>
    <w:p w14:paraId="47ECE2FF" w14:textId="77777777" w:rsidR="001004FD" w:rsidRDefault="001004FD"/>
  </w:endnote>
  <w:endnote w:type="continuationSeparator" w:id="0">
    <w:p w14:paraId="0C75C9E4" w14:textId="77777777" w:rsidR="001004FD" w:rsidRDefault="001004FD">
      <w:r>
        <w:continuationSeparator/>
      </w:r>
    </w:p>
    <w:p w14:paraId="1DCEE15C" w14:textId="77777777" w:rsidR="001004FD" w:rsidRDefault="00100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6205B" w14:textId="77777777" w:rsidR="0017271A" w:rsidRDefault="001727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735F7" w14:textId="77777777" w:rsidR="005F78C1" w:rsidRPr="00DC1C1A" w:rsidRDefault="00D5239F" w:rsidP="00D62274">
    <w:pPr>
      <w:pStyle w:val="Kopfzeile"/>
      <w:rPr>
        <w:rFonts w:ascii="Arial" w:hAnsi="Arial" w:cs="Arial"/>
        <w:lang w:val="it-CH"/>
      </w:rPr>
    </w:pPr>
    <w:r w:rsidRPr="00DC1C1A">
      <w:rPr>
        <w:rFonts w:ascii="Arial" w:hAnsi="Arial" w:cs="Arial"/>
        <w:lang w:val="it-CH"/>
      </w:rPr>
      <w:t>Ciclo di formazione SSS</w:t>
    </w:r>
  </w:p>
  <w:p w14:paraId="7F1E13DA" w14:textId="77777777" w:rsidR="005F78C1" w:rsidRPr="00DC1C1A" w:rsidRDefault="00D5239F" w:rsidP="00D62274">
    <w:pPr>
      <w:pStyle w:val="Kopfzeile"/>
      <w:rPr>
        <w:rFonts w:ascii="Arial" w:hAnsi="Arial" w:cs="Arial"/>
        <w:lang w:val="it-CH"/>
      </w:rPr>
    </w:pPr>
    <w:r w:rsidRPr="00DC1C1A">
      <w:rPr>
        <w:rFonts w:ascii="Arial" w:hAnsi="Arial" w:cs="Arial"/>
        <w:lang w:val="it-CH"/>
      </w:rPr>
      <w:t>Rapporto finale</w:t>
    </w:r>
  </w:p>
  <w:p w14:paraId="109ED46B" w14:textId="0A46ABA2" w:rsidR="00A81638" w:rsidRPr="00E36557" w:rsidRDefault="005F78C1" w:rsidP="00A81638">
    <w:pPr>
      <w:pStyle w:val="Kopfzeile"/>
      <w:rPr>
        <w:rFonts w:ascii="Arial" w:hAnsi="Arial" w:cs="Arial"/>
        <w:lang w:val="it-CH"/>
      </w:rPr>
    </w:pPr>
    <w:r w:rsidRPr="00E36557">
      <w:rPr>
        <w:rFonts w:ascii="Arial" w:hAnsi="Arial" w:cs="Arial"/>
        <w:lang w:val="it-CH"/>
      </w:rPr>
      <w:t>Version</w:t>
    </w:r>
    <w:r w:rsidR="00D5239F" w:rsidRPr="00E36557">
      <w:rPr>
        <w:rFonts w:ascii="Arial" w:hAnsi="Arial" w:cs="Arial"/>
        <w:lang w:val="it-CH"/>
      </w:rPr>
      <w:t>e</w:t>
    </w:r>
    <w:r w:rsidRPr="00E36557">
      <w:rPr>
        <w:rFonts w:ascii="Arial" w:hAnsi="Arial" w:cs="Arial"/>
        <w:lang w:val="it-CH"/>
      </w:rPr>
      <w:t xml:space="preserve"> </w:t>
    </w:r>
    <w:r w:rsidR="00E36557" w:rsidRPr="00E36557">
      <w:rPr>
        <w:rFonts w:ascii="Arial" w:hAnsi="Arial" w:cs="Arial"/>
        <w:lang w:val="it-CH"/>
      </w:rPr>
      <w:t>settembre 2021</w:t>
    </w:r>
  </w:p>
  <w:p w14:paraId="70A53137" w14:textId="25394600" w:rsidR="005F78C1" w:rsidRPr="00DC1C1A" w:rsidRDefault="00D5239F" w:rsidP="00A81638">
    <w:pPr>
      <w:pStyle w:val="Kopfzeile"/>
      <w:rPr>
        <w:rFonts w:ascii="Arial" w:hAnsi="Arial" w:cs="Arial"/>
        <w:lang w:val="it-CH"/>
      </w:rPr>
    </w:pPr>
    <w:r w:rsidRPr="00DC1C1A">
      <w:rPr>
        <w:rFonts w:ascii="Arial" w:hAnsi="Arial" w:cs="Arial"/>
        <w:b/>
        <w:lang w:val="it-CH"/>
      </w:rPr>
      <w:t>Pagina</w:t>
    </w:r>
    <w:r w:rsidR="005F78C1" w:rsidRPr="00DC1C1A">
      <w:rPr>
        <w:rFonts w:ascii="Arial" w:hAnsi="Arial" w:cs="Arial"/>
        <w:b/>
        <w:lang w:val="it-CH"/>
      </w:rPr>
      <w:t xml:space="preserve"> </w:t>
    </w:r>
    <w:r w:rsidR="005F78C1" w:rsidRPr="00DC1C1A">
      <w:rPr>
        <w:rFonts w:ascii="Arial" w:hAnsi="Arial" w:cs="Arial"/>
        <w:b/>
        <w:lang w:val="it-CH"/>
      </w:rPr>
      <w:fldChar w:fldCharType="begin"/>
    </w:r>
    <w:r w:rsidR="005F78C1" w:rsidRPr="00DC1C1A">
      <w:rPr>
        <w:rFonts w:ascii="Arial" w:hAnsi="Arial" w:cs="Arial"/>
        <w:b/>
        <w:lang w:val="it-CH"/>
      </w:rPr>
      <w:instrText xml:space="preserve"> PAGE \* MERGEFORMAT </w:instrText>
    </w:r>
    <w:r w:rsidR="005F78C1" w:rsidRPr="00DC1C1A">
      <w:rPr>
        <w:rFonts w:ascii="Arial" w:hAnsi="Arial" w:cs="Arial"/>
        <w:b/>
        <w:lang w:val="it-CH"/>
      </w:rPr>
      <w:fldChar w:fldCharType="separate"/>
    </w:r>
    <w:r w:rsidR="0017271A">
      <w:rPr>
        <w:rFonts w:ascii="Arial" w:hAnsi="Arial" w:cs="Arial"/>
        <w:b/>
        <w:noProof/>
        <w:lang w:val="it-CH"/>
      </w:rPr>
      <w:t>2</w:t>
    </w:r>
    <w:r w:rsidR="005F78C1" w:rsidRPr="00DC1C1A">
      <w:rPr>
        <w:rFonts w:ascii="Arial" w:hAnsi="Arial" w:cs="Arial"/>
        <w:b/>
        <w:lang w:val="it-CH"/>
      </w:rPr>
      <w:fldChar w:fldCharType="end"/>
    </w:r>
    <w:r w:rsidR="005F78C1" w:rsidRPr="00DC1C1A">
      <w:rPr>
        <w:rFonts w:ascii="Arial" w:hAnsi="Arial" w:cs="Arial"/>
        <w:lang w:val="it-CH"/>
      </w:rPr>
      <w:t xml:space="preserve"> (</w:t>
    </w:r>
    <w:r w:rsidRPr="00DC1C1A">
      <w:rPr>
        <w:rFonts w:ascii="Arial" w:hAnsi="Arial" w:cs="Arial"/>
        <w:lang w:val="it-CH"/>
      </w:rPr>
      <w:t>di</w:t>
    </w:r>
    <w:r w:rsidR="005F78C1" w:rsidRPr="00DC1C1A">
      <w:rPr>
        <w:rFonts w:ascii="Arial" w:hAnsi="Arial" w:cs="Arial"/>
        <w:lang w:val="it-CH"/>
      </w:rPr>
      <w:t xml:space="preserve"> </w:t>
    </w:r>
    <w:r w:rsidR="005F78C1" w:rsidRPr="00DC1C1A">
      <w:rPr>
        <w:rFonts w:ascii="Arial" w:hAnsi="Arial" w:cs="Arial"/>
        <w:lang w:val="it-CH"/>
      </w:rPr>
      <w:fldChar w:fldCharType="begin"/>
    </w:r>
    <w:r w:rsidR="005F78C1" w:rsidRPr="00DC1C1A">
      <w:rPr>
        <w:rFonts w:ascii="Arial" w:hAnsi="Arial" w:cs="Arial"/>
        <w:lang w:val="it-CH"/>
      </w:rPr>
      <w:instrText xml:space="preserve"> NUMPAGES  \* MERGEFORMAT </w:instrText>
    </w:r>
    <w:r w:rsidR="005F78C1" w:rsidRPr="00DC1C1A">
      <w:rPr>
        <w:rFonts w:ascii="Arial" w:hAnsi="Arial" w:cs="Arial"/>
        <w:lang w:val="it-CH"/>
      </w:rPr>
      <w:fldChar w:fldCharType="separate"/>
    </w:r>
    <w:r w:rsidR="0017271A">
      <w:rPr>
        <w:rFonts w:ascii="Arial" w:hAnsi="Arial" w:cs="Arial"/>
        <w:noProof/>
        <w:lang w:val="it-CH"/>
      </w:rPr>
      <w:t>5</w:t>
    </w:r>
    <w:r w:rsidR="005F78C1" w:rsidRPr="00DC1C1A">
      <w:rPr>
        <w:rFonts w:ascii="Arial" w:hAnsi="Arial" w:cs="Arial"/>
        <w:lang w:val="it-CH"/>
      </w:rPr>
      <w:fldChar w:fldCharType="end"/>
    </w:r>
    <w:r w:rsidR="005F78C1" w:rsidRPr="00DC1C1A">
      <w:rPr>
        <w:rFonts w:ascii="Arial" w:hAnsi="Arial" w:cs="Arial"/>
        <w:lang w:val="it-C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C1A8" w14:textId="77777777" w:rsidR="00996084" w:rsidRPr="00DC1C1A" w:rsidRDefault="00996084" w:rsidP="00996084">
    <w:pPr>
      <w:pStyle w:val="Kopfzeile"/>
      <w:rPr>
        <w:rFonts w:ascii="Arial" w:hAnsi="Arial" w:cs="Arial"/>
        <w:lang w:val="it-CH"/>
      </w:rPr>
    </w:pPr>
    <w:r w:rsidRPr="00DC1C1A">
      <w:rPr>
        <w:rFonts w:ascii="Arial" w:hAnsi="Arial" w:cs="Arial"/>
        <w:lang w:val="it-CH"/>
      </w:rPr>
      <w:t>Ciclo di formazione SSS</w:t>
    </w:r>
  </w:p>
  <w:p w14:paraId="17DD3E19" w14:textId="77777777" w:rsidR="00996084" w:rsidRPr="00DC1C1A" w:rsidRDefault="00996084" w:rsidP="00996084">
    <w:pPr>
      <w:pStyle w:val="Kopfzeile"/>
      <w:rPr>
        <w:rFonts w:ascii="Arial" w:hAnsi="Arial" w:cs="Arial"/>
        <w:lang w:val="it-CH"/>
      </w:rPr>
    </w:pPr>
    <w:r w:rsidRPr="00DC1C1A">
      <w:rPr>
        <w:rFonts w:ascii="Arial" w:hAnsi="Arial" w:cs="Arial"/>
        <w:lang w:val="it-CH"/>
      </w:rPr>
      <w:t>Rapporto finale</w:t>
    </w:r>
  </w:p>
  <w:p w14:paraId="1DA4067F" w14:textId="00D4F626" w:rsidR="00996084" w:rsidRPr="00E36557" w:rsidRDefault="00996084" w:rsidP="00996084">
    <w:pPr>
      <w:pStyle w:val="Kopfzeile"/>
      <w:rPr>
        <w:rFonts w:ascii="Arial" w:hAnsi="Arial" w:cs="Arial"/>
        <w:lang w:val="it-CH"/>
      </w:rPr>
    </w:pPr>
    <w:r w:rsidRPr="00E36557">
      <w:rPr>
        <w:rFonts w:ascii="Arial" w:hAnsi="Arial" w:cs="Arial"/>
        <w:lang w:val="it-CH"/>
      </w:rPr>
      <w:t xml:space="preserve">Versione </w:t>
    </w:r>
    <w:r w:rsidR="00E36557" w:rsidRPr="00E36557">
      <w:rPr>
        <w:rFonts w:ascii="Arial" w:hAnsi="Arial" w:cs="Arial"/>
        <w:lang w:val="it-CH"/>
      </w:rPr>
      <w:t>settembre 2021</w:t>
    </w:r>
  </w:p>
  <w:p w14:paraId="3899FF91" w14:textId="20FCD807" w:rsidR="00996084" w:rsidRPr="00DC1C1A" w:rsidRDefault="00996084" w:rsidP="00996084">
    <w:pPr>
      <w:pStyle w:val="Kopfzeile"/>
      <w:rPr>
        <w:rFonts w:ascii="Arial" w:hAnsi="Arial" w:cs="Arial"/>
        <w:lang w:val="it-CH"/>
      </w:rPr>
    </w:pPr>
    <w:r w:rsidRPr="00DC1C1A">
      <w:rPr>
        <w:rFonts w:ascii="Arial" w:hAnsi="Arial" w:cs="Arial"/>
        <w:b/>
        <w:lang w:val="it-CH"/>
      </w:rPr>
      <w:t xml:space="preserve">Pagina </w:t>
    </w:r>
    <w:r w:rsidRPr="00DC1C1A">
      <w:rPr>
        <w:rFonts w:ascii="Arial" w:hAnsi="Arial" w:cs="Arial"/>
        <w:b/>
        <w:lang w:val="it-CH"/>
      </w:rPr>
      <w:fldChar w:fldCharType="begin"/>
    </w:r>
    <w:r w:rsidRPr="00DC1C1A">
      <w:rPr>
        <w:rFonts w:ascii="Arial" w:hAnsi="Arial" w:cs="Arial"/>
        <w:b/>
        <w:lang w:val="it-CH"/>
      </w:rPr>
      <w:instrText xml:space="preserve"> PAGE \* MERGEFORMAT </w:instrText>
    </w:r>
    <w:r w:rsidRPr="00DC1C1A">
      <w:rPr>
        <w:rFonts w:ascii="Arial" w:hAnsi="Arial" w:cs="Arial"/>
        <w:b/>
        <w:lang w:val="it-CH"/>
      </w:rPr>
      <w:fldChar w:fldCharType="separate"/>
    </w:r>
    <w:r w:rsidR="0017271A">
      <w:rPr>
        <w:rFonts w:ascii="Arial" w:hAnsi="Arial" w:cs="Arial"/>
        <w:b/>
        <w:noProof/>
        <w:lang w:val="it-CH"/>
      </w:rPr>
      <w:t>1</w:t>
    </w:r>
    <w:r w:rsidRPr="00DC1C1A">
      <w:rPr>
        <w:rFonts w:ascii="Arial" w:hAnsi="Arial" w:cs="Arial"/>
        <w:b/>
        <w:lang w:val="it-CH"/>
      </w:rPr>
      <w:fldChar w:fldCharType="end"/>
    </w:r>
    <w:r w:rsidRPr="00DC1C1A">
      <w:rPr>
        <w:rFonts w:ascii="Arial" w:hAnsi="Arial" w:cs="Arial"/>
        <w:lang w:val="it-CH"/>
      </w:rPr>
      <w:t xml:space="preserve"> (di </w:t>
    </w:r>
    <w:r w:rsidRPr="00DC1C1A">
      <w:rPr>
        <w:rFonts w:ascii="Arial" w:hAnsi="Arial" w:cs="Arial"/>
        <w:lang w:val="it-CH"/>
      </w:rPr>
      <w:fldChar w:fldCharType="begin"/>
    </w:r>
    <w:r w:rsidRPr="00DC1C1A">
      <w:rPr>
        <w:rFonts w:ascii="Arial" w:hAnsi="Arial" w:cs="Arial"/>
        <w:lang w:val="it-CH"/>
      </w:rPr>
      <w:instrText xml:space="preserve"> NUMPAGES  \* MERGEFORMAT </w:instrText>
    </w:r>
    <w:r w:rsidRPr="00DC1C1A">
      <w:rPr>
        <w:rFonts w:ascii="Arial" w:hAnsi="Arial" w:cs="Arial"/>
        <w:lang w:val="it-CH"/>
      </w:rPr>
      <w:fldChar w:fldCharType="separate"/>
    </w:r>
    <w:r w:rsidR="0017271A">
      <w:rPr>
        <w:rFonts w:ascii="Arial" w:hAnsi="Arial" w:cs="Arial"/>
        <w:noProof/>
        <w:lang w:val="it-CH"/>
      </w:rPr>
      <w:t>5</w:t>
    </w:r>
    <w:r w:rsidRPr="00DC1C1A">
      <w:rPr>
        <w:rFonts w:ascii="Arial" w:hAnsi="Arial" w:cs="Arial"/>
        <w:lang w:val="it-CH"/>
      </w:rPr>
      <w:fldChar w:fldCharType="end"/>
    </w:r>
    <w:r w:rsidRPr="00DC1C1A">
      <w:rPr>
        <w:rFonts w:ascii="Arial" w:hAnsi="Arial" w:cs="Arial"/>
        <w:lang w:val="it-CH"/>
      </w:rPr>
      <w:t>)</w:t>
    </w:r>
  </w:p>
  <w:p w14:paraId="6A6266C3" w14:textId="77777777" w:rsidR="00996084" w:rsidRDefault="009960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3EF53" w14:textId="77777777" w:rsidR="001004FD" w:rsidRDefault="001004FD">
      <w:r>
        <w:separator/>
      </w:r>
    </w:p>
    <w:p w14:paraId="5C50F13B" w14:textId="77777777" w:rsidR="001004FD" w:rsidRDefault="001004FD"/>
  </w:footnote>
  <w:footnote w:type="continuationSeparator" w:id="0">
    <w:p w14:paraId="3ACC4628" w14:textId="77777777" w:rsidR="001004FD" w:rsidRDefault="001004FD">
      <w:r>
        <w:continuationSeparator/>
      </w:r>
    </w:p>
    <w:p w14:paraId="49AC4625" w14:textId="77777777" w:rsidR="001004FD" w:rsidRDefault="00100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B572D" w14:textId="77777777" w:rsidR="0017271A" w:rsidRDefault="001727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C0DAD" w14:textId="4770D571" w:rsidR="005F78C1" w:rsidRDefault="005F78C1" w:rsidP="00151E16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996084" w14:paraId="050BAB8A" w14:textId="77777777" w:rsidTr="00996084">
      <w:tc>
        <w:tcPr>
          <w:tcW w:w="4955" w:type="dxa"/>
        </w:tcPr>
        <w:p w14:paraId="66D08CF6" w14:textId="62D9DFBE" w:rsidR="00996084" w:rsidRDefault="00996084">
          <w:pPr>
            <w:pStyle w:val="Kopfzeile"/>
            <w:rPr>
              <w:lang w:val="it-CH"/>
            </w:rPr>
          </w:pPr>
        </w:p>
      </w:tc>
      <w:tc>
        <w:tcPr>
          <w:tcW w:w="4956" w:type="dxa"/>
        </w:tcPr>
        <w:p w14:paraId="69BCA4D0" w14:textId="43E9BB95" w:rsidR="00996084" w:rsidRDefault="00996084" w:rsidP="00996084">
          <w:pPr>
            <w:pStyle w:val="Kopfzeile"/>
            <w:rPr>
              <w:lang w:val="it-CH"/>
            </w:rPr>
          </w:pPr>
        </w:p>
      </w:tc>
    </w:tr>
  </w:tbl>
  <w:p w14:paraId="2C257845" w14:textId="2EEFAA89" w:rsidR="005F78C1" w:rsidRDefault="0017271A">
    <w:pPr>
      <w:pStyle w:val="Kopfzeile"/>
      <w:rPr>
        <w:lang w:val="it-CH"/>
      </w:rPr>
    </w:pPr>
    <w:bookmarkStart w:id="18" w:name="_GoBack"/>
    <w:r>
      <w:rPr>
        <w:rFonts w:ascii="Arial" w:hAnsi="Arial" w:cs="Arial"/>
        <w:noProof/>
        <w:sz w:val="18"/>
        <w:szCs w:val="18"/>
        <w:lang w:eastAsia="de-CH"/>
      </w:rPr>
      <w:drawing>
        <wp:anchor distT="0" distB="0" distL="114300" distR="114300" simplePos="0" relativeHeight="251663360" behindDoc="0" locked="0" layoutInCell="1" allowOverlap="1" wp14:anchorId="3B6E100E" wp14:editId="086AAB1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bookmarkEnd w:id="18"/>
  </w:p>
  <w:p w14:paraId="3483C16A" w14:textId="0BB0A610" w:rsidR="00151E16" w:rsidRDefault="00151E16" w:rsidP="00151E16">
    <w:pPr>
      <w:tabs>
        <w:tab w:val="left" w:pos="4860"/>
      </w:tabs>
      <w:rPr>
        <w:lang w:val="it-CH"/>
      </w:rPr>
    </w:pPr>
  </w:p>
  <w:p w14:paraId="12DF7DB2" w14:textId="77777777" w:rsidR="0017271A" w:rsidRPr="00806CAE" w:rsidRDefault="0017271A" w:rsidP="00151E16">
    <w:pPr>
      <w:tabs>
        <w:tab w:val="left" w:pos="4860"/>
      </w:tabs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996084" w:rsidRPr="0017271A" w14:paraId="3671DD30" w14:textId="77777777" w:rsidTr="00F051CD">
      <w:tc>
        <w:tcPr>
          <w:tcW w:w="4955" w:type="dxa"/>
        </w:tcPr>
        <w:p w14:paraId="27F83A38" w14:textId="77777777" w:rsidR="00996084" w:rsidRDefault="00996084" w:rsidP="00996084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1312" behindDoc="0" locked="1" layoutInCell="1" allowOverlap="1" wp14:anchorId="493F589F" wp14:editId="1E37B1F7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5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89DDB24" id="LogoCol" o:spid="_x0000_s1026" style="position:absolute;margin-left:5.65pt;margin-top:.7pt;width:155.9pt;height:38.75pt;z-index:251661312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78DE3EA5" w14:textId="77777777" w:rsidR="00996084" w:rsidRDefault="00996084" w:rsidP="00996084">
          <w:pPr>
            <w:pStyle w:val="zzKopfDept"/>
          </w:pPr>
          <w:r>
            <w:t>Dipartimento federale dell’economia,</w:t>
          </w:r>
        </w:p>
        <w:p w14:paraId="01164B03" w14:textId="77777777" w:rsidR="00996084" w:rsidRPr="00EA393A" w:rsidRDefault="00996084" w:rsidP="00996084">
          <w:pPr>
            <w:pStyle w:val="zzKopfDept"/>
          </w:pPr>
          <w:r>
            <w:t>della formazione e della ricerca DEFR</w:t>
          </w:r>
        </w:p>
        <w:p w14:paraId="4F486A5C" w14:textId="77777777" w:rsidR="00996084" w:rsidRPr="00EA393A" w:rsidRDefault="00996084" w:rsidP="00996084">
          <w:pPr>
            <w:pStyle w:val="zzKopfFett"/>
          </w:pPr>
          <w:r>
            <w:t>Segreteria di Stato per la formazione,</w:t>
          </w:r>
          <w:r>
            <w:br/>
            <w:t>la ricerca e l’innovazione SEFRI</w:t>
          </w:r>
        </w:p>
        <w:p w14:paraId="28253513" w14:textId="77777777" w:rsidR="00996084" w:rsidRDefault="00996084" w:rsidP="00996084">
          <w:pPr>
            <w:pStyle w:val="Kopfzeile"/>
            <w:rPr>
              <w:lang w:val="it-CH"/>
            </w:rPr>
          </w:pPr>
        </w:p>
      </w:tc>
    </w:tr>
  </w:tbl>
  <w:p w14:paraId="7EE84984" w14:textId="77777777" w:rsidR="00996084" w:rsidRPr="00996084" w:rsidRDefault="00996084">
    <w:pPr>
      <w:pStyle w:val="Kopfzeil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212DC"/>
    <w:multiLevelType w:val="hybridMultilevel"/>
    <w:tmpl w:val="D2745B70"/>
    <w:lvl w:ilvl="0" w:tplc="E28E024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5"/>
  </w:num>
  <w:num w:numId="13">
    <w:abstractNumId w:val="10"/>
  </w:num>
  <w:num w:numId="14">
    <w:abstractNumId w:val="23"/>
  </w:num>
  <w:num w:numId="15">
    <w:abstractNumId w:val="31"/>
  </w:num>
  <w:num w:numId="16">
    <w:abstractNumId w:val="28"/>
  </w:num>
  <w:num w:numId="17">
    <w:abstractNumId w:val="11"/>
  </w:num>
  <w:num w:numId="18">
    <w:abstractNumId w:val="36"/>
  </w:num>
  <w:num w:numId="19">
    <w:abstractNumId w:val="12"/>
  </w:num>
  <w:num w:numId="20">
    <w:abstractNumId w:val="29"/>
  </w:num>
  <w:num w:numId="21">
    <w:abstractNumId w:val="18"/>
  </w:num>
  <w:num w:numId="22">
    <w:abstractNumId w:val="19"/>
  </w:num>
  <w:num w:numId="23">
    <w:abstractNumId w:val="20"/>
  </w:num>
  <w:num w:numId="24">
    <w:abstractNumId w:val="22"/>
  </w:num>
  <w:num w:numId="25">
    <w:abstractNumId w:val="14"/>
  </w:num>
  <w:num w:numId="26">
    <w:abstractNumId w:val="13"/>
  </w:num>
  <w:num w:numId="27">
    <w:abstractNumId w:val="21"/>
  </w:num>
  <w:num w:numId="28">
    <w:abstractNumId w:val="35"/>
  </w:num>
  <w:num w:numId="29">
    <w:abstractNumId w:val="26"/>
  </w:num>
  <w:num w:numId="30">
    <w:abstractNumId w:val="25"/>
  </w:num>
  <w:num w:numId="31">
    <w:abstractNumId w:val="16"/>
  </w:num>
  <w:num w:numId="32">
    <w:abstractNumId w:val="34"/>
  </w:num>
  <w:num w:numId="33">
    <w:abstractNumId w:val="17"/>
  </w:num>
  <w:num w:numId="34">
    <w:abstractNumId w:val="30"/>
  </w:num>
  <w:num w:numId="35">
    <w:abstractNumId w:val="33"/>
  </w:num>
  <w:num w:numId="36">
    <w:abstractNumId w:val="32"/>
  </w:num>
  <w:num w:numId="37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attachedTemplate r:id="rId1"/>
  <w:doNotTrackFormatting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362C"/>
    <w:rsid w:val="0004138B"/>
    <w:rsid w:val="0005079C"/>
    <w:rsid w:val="00060361"/>
    <w:rsid w:val="00063E21"/>
    <w:rsid w:val="000665F3"/>
    <w:rsid w:val="00084F6D"/>
    <w:rsid w:val="00085F5F"/>
    <w:rsid w:val="00092D59"/>
    <w:rsid w:val="00092FEC"/>
    <w:rsid w:val="000958F9"/>
    <w:rsid w:val="00097D74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04FD"/>
    <w:rsid w:val="00101E94"/>
    <w:rsid w:val="00103A3A"/>
    <w:rsid w:val="001046F7"/>
    <w:rsid w:val="00104A6F"/>
    <w:rsid w:val="00105409"/>
    <w:rsid w:val="00106148"/>
    <w:rsid w:val="001279E3"/>
    <w:rsid w:val="0013525D"/>
    <w:rsid w:val="001366B7"/>
    <w:rsid w:val="00143A7F"/>
    <w:rsid w:val="00151E16"/>
    <w:rsid w:val="00154659"/>
    <w:rsid w:val="0017271A"/>
    <w:rsid w:val="001777B5"/>
    <w:rsid w:val="00177A97"/>
    <w:rsid w:val="00185DB3"/>
    <w:rsid w:val="001968DF"/>
    <w:rsid w:val="001A57B4"/>
    <w:rsid w:val="001B569B"/>
    <w:rsid w:val="001B6B15"/>
    <w:rsid w:val="001D0A89"/>
    <w:rsid w:val="001D1FF6"/>
    <w:rsid w:val="001D6D35"/>
    <w:rsid w:val="001E2519"/>
    <w:rsid w:val="001E50FB"/>
    <w:rsid w:val="001F027F"/>
    <w:rsid w:val="00205249"/>
    <w:rsid w:val="002074BB"/>
    <w:rsid w:val="00211541"/>
    <w:rsid w:val="00214AA5"/>
    <w:rsid w:val="0021580C"/>
    <w:rsid w:val="00215A77"/>
    <w:rsid w:val="00230248"/>
    <w:rsid w:val="00243B02"/>
    <w:rsid w:val="0024793F"/>
    <w:rsid w:val="00257B71"/>
    <w:rsid w:val="002609E1"/>
    <w:rsid w:val="00264D0B"/>
    <w:rsid w:val="002719E8"/>
    <w:rsid w:val="00275704"/>
    <w:rsid w:val="00281888"/>
    <w:rsid w:val="00281902"/>
    <w:rsid w:val="00284A6C"/>
    <w:rsid w:val="002874DB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30368D"/>
    <w:rsid w:val="00306F67"/>
    <w:rsid w:val="003075C5"/>
    <w:rsid w:val="00315D36"/>
    <w:rsid w:val="0032501E"/>
    <w:rsid w:val="003263D7"/>
    <w:rsid w:val="00331C13"/>
    <w:rsid w:val="00336FD1"/>
    <w:rsid w:val="00346B92"/>
    <w:rsid w:val="003562FD"/>
    <w:rsid w:val="00362D78"/>
    <w:rsid w:val="00382071"/>
    <w:rsid w:val="00382624"/>
    <w:rsid w:val="003901B8"/>
    <w:rsid w:val="00393B84"/>
    <w:rsid w:val="003A4FD2"/>
    <w:rsid w:val="003B171F"/>
    <w:rsid w:val="003B49E5"/>
    <w:rsid w:val="003B6E3A"/>
    <w:rsid w:val="003C5C53"/>
    <w:rsid w:val="003C73AD"/>
    <w:rsid w:val="003E0F5F"/>
    <w:rsid w:val="003E1296"/>
    <w:rsid w:val="003E145F"/>
    <w:rsid w:val="003F44A1"/>
    <w:rsid w:val="00400CA0"/>
    <w:rsid w:val="00401B7C"/>
    <w:rsid w:val="004066FA"/>
    <w:rsid w:val="004131D5"/>
    <w:rsid w:val="004148BF"/>
    <w:rsid w:val="00425CED"/>
    <w:rsid w:val="00427938"/>
    <w:rsid w:val="0043124D"/>
    <w:rsid w:val="004328DE"/>
    <w:rsid w:val="00466DF2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A3548"/>
    <w:rsid w:val="004B10ED"/>
    <w:rsid w:val="004B7310"/>
    <w:rsid w:val="004C03B3"/>
    <w:rsid w:val="004C6982"/>
    <w:rsid w:val="004D312F"/>
    <w:rsid w:val="004D51D8"/>
    <w:rsid w:val="004D7FDE"/>
    <w:rsid w:val="004E033A"/>
    <w:rsid w:val="004E4BAC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598D"/>
    <w:rsid w:val="005B61AA"/>
    <w:rsid w:val="005B7A0F"/>
    <w:rsid w:val="005C2E18"/>
    <w:rsid w:val="005D0556"/>
    <w:rsid w:val="005D0962"/>
    <w:rsid w:val="005E3E4D"/>
    <w:rsid w:val="005F2EDA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26040"/>
    <w:rsid w:val="00633CF8"/>
    <w:rsid w:val="006510B6"/>
    <w:rsid w:val="00652D02"/>
    <w:rsid w:val="00653160"/>
    <w:rsid w:val="00664CB7"/>
    <w:rsid w:val="00666D8E"/>
    <w:rsid w:val="006721DB"/>
    <w:rsid w:val="00672D6E"/>
    <w:rsid w:val="0068081E"/>
    <w:rsid w:val="00682382"/>
    <w:rsid w:val="00694F04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5260"/>
    <w:rsid w:val="006E12EB"/>
    <w:rsid w:val="006F472D"/>
    <w:rsid w:val="00703FA9"/>
    <w:rsid w:val="00710AC6"/>
    <w:rsid w:val="00710D93"/>
    <w:rsid w:val="00715DE0"/>
    <w:rsid w:val="00720DE1"/>
    <w:rsid w:val="007254F1"/>
    <w:rsid w:val="00731BF6"/>
    <w:rsid w:val="00741C28"/>
    <w:rsid w:val="0075170B"/>
    <w:rsid w:val="00751CFF"/>
    <w:rsid w:val="00752268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40B6B"/>
    <w:rsid w:val="0085223C"/>
    <w:rsid w:val="0085338C"/>
    <w:rsid w:val="008573EF"/>
    <w:rsid w:val="00870B2E"/>
    <w:rsid w:val="00872A10"/>
    <w:rsid w:val="00881606"/>
    <w:rsid w:val="00891C74"/>
    <w:rsid w:val="00897581"/>
    <w:rsid w:val="008A2861"/>
    <w:rsid w:val="008A5962"/>
    <w:rsid w:val="008A6449"/>
    <w:rsid w:val="008A675B"/>
    <w:rsid w:val="008B0B93"/>
    <w:rsid w:val="008C1D3F"/>
    <w:rsid w:val="008D13BE"/>
    <w:rsid w:val="008D1BF0"/>
    <w:rsid w:val="008E57DD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3094A"/>
    <w:rsid w:val="009352F1"/>
    <w:rsid w:val="00943E44"/>
    <w:rsid w:val="00950769"/>
    <w:rsid w:val="00956553"/>
    <w:rsid w:val="00971766"/>
    <w:rsid w:val="00972500"/>
    <w:rsid w:val="00980A29"/>
    <w:rsid w:val="00985841"/>
    <w:rsid w:val="009917C7"/>
    <w:rsid w:val="0099250D"/>
    <w:rsid w:val="00994B53"/>
    <w:rsid w:val="00996084"/>
    <w:rsid w:val="009A050F"/>
    <w:rsid w:val="009A2883"/>
    <w:rsid w:val="009A378E"/>
    <w:rsid w:val="009B061A"/>
    <w:rsid w:val="009B6999"/>
    <w:rsid w:val="009C2969"/>
    <w:rsid w:val="009D4C1F"/>
    <w:rsid w:val="009F457F"/>
    <w:rsid w:val="00A07045"/>
    <w:rsid w:val="00A132DB"/>
    <w:rsid w:val="00A13ADF"/>
    <w:rsid w:val="00A35837"/>
    <w:rsid w:val="00A4105C"/>
    <w:rsid w:val="00A415F7"/>
    <w:rsid w:val="00A52818"/>
    <w:rsid w:val="00A57583"/>
    <w:rsid w:val="00A6564A"/>
    <w:rsid w:val="00A66551"/>
    <w:rsid w:val="00A71F9D"/>
    <w:rsid w:val="00A81638"/>
    <w:rsid w:val="00A923D7"/>
    <w:rsid w:val="00AA32E1"/>
    <w:rsid w:val="00AA6E7E"/>
    <w:rsid w:val="00AB473E"/>
    <w:rsid w:val="00AD376A"/>
    <w:rsid w:val="00AD3DFC"/>
    <w:rsid w:val="00AE000D"/>
    <w:rsid w:val="00AF4657"/>
    <w:rsid w:val="00B02859"/>
    <w:rsid w:val="00B029C9"/>
    <w:rsid w:val="00B1009C"/>
    <w:rsid w:val="00B238A7"/>
    <w:rsid w:val="00B25A46"/>
    <w:rsid w:val="00B27A4E"/>
    <w:rsid w:val="00B27B8C"/>
    <w:rsid w:val="00B35269"/>
    <w:rsid w:val="00B364A5"/>
    <w:rsid w:val="00B53D5E"/>
    <w:rsid w:val="00B601C3"/>
    <w:rsid w:val="00B61FA1"/>
    <w:rsid w:val="00B647C7"/>
    <w:rsid w:val="00B67CDA"/>
    <w:rsid w:val="00B73809"/>
    <w:rsid w:val="00B85196"/>
    <w:rsid w:val="00B8664A"/>
    <w:rsid w:val="00B916A4"/>
    <w:rsid w:val="00BA0312"/>
    <w:rsid w:val="00BA5751"/>
    <w:rsid w:val="00BC6C39"/>
    <w:rsid w:val="00BC7E6F"/>
    <w:rsid w:val="00BD2353"/>
    <w:rsid w:val="00BE2758"/>
    <w:rsid w:val="00BF09B7"/>
    <w:rsid w:val="00BF2532"/>
    <w:rsid w:val="00C013F2"/>
    <w:rsid w:val="00C07484"/>
    <w:rsid w:val="00C12403"/>
    <w:rsid w:val="00C179CD"/>
    <w:rsid w:val="00C20E04"/>
    <w:rsid w:val="00C26083"/>
    <w:rsid w:val="00C317BB"/>
    <w:rsid w:val="00C32126"/>
    <w:rsid w:val="00C5273D"/>
    <w:rsid w:val="00C56F80"/>
    <w:rsid w:val="00C80B3B"/>
    <w:rsid w:val="00C83617"/>
    <w:rsid w:val="00C930E5"/>
    <w:rsid w:val="00C96810"/>
    <w:rsid w:val="00C97484"/>
    <w:rsid w:val="00CA78BD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3DFA"/>
    <w:rsid w:val="00CE7CD2"/>
    <w:rsid w:val="00CF3BF4"/>
    <w:rsid w:val="00D03AA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5239F"/>
    <w:rsid w:val="00D605B6"/>
    <w:rsid w:val="00D62274"/>
    <w:rsid w:val="00D70A19"/>
    <w:rsid w:val="00D74F1D"/>
    <w:rsid w:val="00D75D65"/>
    <w:rsid w:val="00D863B6"/>
    <w:rsid w:val="00DA3EA9"/>
    <w:rsid w:val="00DA3EC8"/>
    <w:rsid w:val="00DA5161"/>
    <w:rsid w:val="00DA5471"/>
    <w:rsid w:val="00DA55D8"/>
    <w:rsid w:val="00DC1C1A"/>
    <w:rsid w:val="00DD2BB5"/>
    <w:rsid w:val="00DE2C87"/>
    <w:rsid w:val="00DF044F"/>
    <w:rsid w:val="00DF106F"/>
    <w:rsid w:val="00E15487"/>
    <w:rsid w:val="00E159BC"/>
    <w:rsid w:val="00E15F20"/>
    <w:rsid w:val="00E24DE5"/>
    <w:rsid w:val="00E277E3"/>
    <w:rsid w:val="00E34DEF"/>
    <w:rsid w:val="00E36557"/>
    <w:rsid w:val="00E40190"/>
    <w:rsid w:val="00E41168"/>
    <w:rsid w:val="00E4299A"/>
    <w:rsid w:val="00E43F89"/>
    <w:rsid w:val="00E5072B"/>
    <w:rsid w:val="00E53D03"/>
    <w:rsid w:val="00E704FD"/>
    <w:rsid w:val="00E8767E"/>
    <w:rsid w:val="00E91268"/>
    <w:rsid w:val="00E92463"/>
    <w:rsid w:val="00EB591D"/>
    <w:rsid w:val="00EB7EFD"/>
    <w:rsid w:val="00EC18A6"/>
    <w:rsid w:val="00EE3862"/>
    <w:rsid w:val="00EE3A9D"/>
    <w:rsid w:val="00EE4C65"/>
    <w:rsid w:val="00EE554E"/>
    <w:rsid w:val="00F0312D"/>
    <w:rsid w:val="00F176E2"/>
    <w:rsid w:val="00F23C3A"/>
    <w:rsid w:val="00F252F3"/>
    <w:rsid w:val="00F27780"/>
    <w:rsid w:val="00F32523"/>
    <w:rsid w:val="00F41898"/>
    <w:rsid w:val="00F420D4"/>
    <w:rsid w:val="00F538D1"/>
    <w:rsid w:val="00F71BEF"/>
    <w:rsid w:val="00F76CA8"/>
    <w:rsid w:val="00F7718F"/>
    <w:rsid w:val="00F822C7"/>
    <w:rsid w:val="00F862FC"/>
    <w:rsid w:val="00F866C7"/>
    <w:rsid w:val="00F93503"/>
    <w:rsid w:val="00FA74A7"/>
    <w:rsid w:val="00FB144D"/>
    <w:rsid w:val="00FB314C"/>
    <w:rsid w:val="00FC69B5"/>
    <w:rsid w:val="00FD3C9C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8A18F3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uiPriority w:val="99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996084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996084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NRAKV_ZwB Phase 1_BG-Anbieter_31.01.2014"/>
    <f:field ref="objsubject" par="" edit="true" text=""/>
    <f:field ref="objcreatedby" par="" text="Demaurex, Emilie, SBFI"/>
    <f:field ref="objcreatedat" par="" text="28.01.2014 12:44:16"/>
    <f:field ref="objchangedby" par="" text="Demaurex, Emilie, SBFI"/>
    <f:field ref="objmodifiedat" par="" text="28.01.2014 15:43:42"/>
    <f:field ref="doc_FSCFOLIO_1_1001_FieldDocumentNumber" par="" text=""/>
    <f:field ref="doc_FSCFOLIO_1_1001_FieldSubject" par="" edit="true" text=""/>
    <f:field ref="FSCFOLIO_1_1001_FieldCurrentUser" par="" text="SBFI Emilie Demaurex"/>
    <f:field ref="CCAPRECONFIG_15_1001_Objektname" par="" edit="true" text="01_NRAKV_ZwB Phase 1_BG-Anbieter_31.01.2014"/>
    <f:field ref="CHPRECONFIG_1_1001_Objektname" par="" edit="true" text="01_NRAKV_ZwB Phase 1_BG-Anbieter_31.01.2014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2478D9E-8018-4034-A37F-10E2C1DD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554</Words>
  <Characters>3496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4042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2018-03-12T10:14:00Z</cp:lastPrinted>
  <dcterms:created xsi:type="dcterms:W3CDTF">2021-10-15T14:48:00Z</dcterms:created>
  <dcterms:modified xsi:type="dcterms:W3CDTF">2021-10-19T13:55:00Z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2014-01-28T12:44:16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Demaurex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Stagiaire académique_x000d_
Hochschulpraktikantin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COO.2101.108.5.1680485</vt:lpwstr>
  </property>
  <property fmtid="{D5CDD505-2E9C-101B-9397-08002B2CF9AE}" pid="26" name="FSC#COOELAK@1.1001:Subject">
    <vt:lpwstr>Subdossier für Prozessablauf Bildunggänge udn NDS_x000d_
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HBB/SBFI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Demaurex Emilie, SBFI</vt:lpwstr>
  </property>
  <property fmtid="{D5CDD505-2E9C-101B-9397-08002B2CF9AE}" pid="33" name="FSC#COOELAK@1.1001:OwnerExtension">
    <vt:lpwstr>+41 58 465 11 14</vt:lpwstr>
  </property>
  <property fmtid="{D5CDD505-2E9C-101B-9397-08002B2CF9AE}" pid="34" name="FSC#COOELAK@1.1001:OwnerFaxExtension">
    <vt:lpwstr>+41 31 324 96 14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(HBB/SBFI)</vt:lpwstr>
  </property>
  <property fmtid="{D5CDD505-2E9C-101B-9397-08002B2CF9AE}" pid="40" name="FSC#COOELAK@1.1001:CreatedAt">
    <vt:lpwstr>28.01.2014</vt:lpwstr>
  </property>
  <property fmtid="{D5CDD505-2E9C-101B-9397-08002B2CF9AE}" pid="41" name="FSC#COOELAK@1.1001:OU">
    <vt:lpwstr>Formation professionnelle supérieure (HBB/SBFI)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*COO.2101.108.5.1680485*</vt:lpwstr>
  </property>
  <property fmtid="{D5CDD505-2E9C-101B-9397-08002B2CF9AE}" pid="44" name="FSC#COOELAK@1.1001:RefBarCode">
    <vt:lpwstr>*COO.2101.108.6.954223*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emilie.demaurex@sbfi.admin.ch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emilie.demaurex@sbfi.admin.ch</vt:lpwstr>
  </property>
  <property fmtid="{D5CDD505-2E9C-101B-9397-08002B2CF9AE}" pid="69" name="FSC#EVDCFG@15.1400:FileRespFax">
    <vt:lpwstr>+41 31 324 96 14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Emilie Demaurex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dee</vt:lpwstr>
  </property>
  <property fmtid="{D5CDD505-2E9C-101B-9397-08002B2CF9AE}" pid="78" name="FSC#EVDCFG@15.1400:FileRespStreet">
    <vt:lpwstr>Belpstrasse 14</vt:lpwstr>
  </property>
  <property fmtid="{D5CDD505-2E9C-101B-9397-08002B2CF9AE}" pid="79" name="FSC#EVDCFG@15.1400:FileRespTel">
    <vt:lpwstr>+41 58 465 11 14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01_NRAKV_ZwB Phase 1_BG-Anbieter_31.01.2014</vt:lpwstr>
  </property>
  <property fmtid="{D5CDD505-2E9C-101B-9397-08002B2CF9AE}" pid="94" name="FSC#EVDCFG@15.1400:UserFunction">
    <vt:lpwstr>Sachbearbeiter/-in - in HBB /SBFI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Stagiaire académique</vt:lpwstr>
  </property>
  <property fmtid="{D5CDD505-2E9C-101B-9397-08002B2CF9AE}" pid="101" name="FSC#EVDCFG@15.1400:SalutationGermanUser">
    <vt:lpwstr>Hochschulpraktikantin</vt:lpwstr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HBB/SBFI</vt:lpwstr>
  </property>
  <property fmtid="{D5CDD505-2E9C-101B-9397-08002B2CF9AE}" pid="104" name="FSC#EVDCFG@15.1400:ResponsibleEditorFirstname">
    <vt:lpwstr>Emilie</vt:lpwstr>
  </property>
  <property fmtid="{D5CDD505-2E9C-101B-9397-08002B2CF9AE}" pid="105" name="FSC#EVDCFG@15.1400:ResponsibleEditorSurname">
    <vt:lpwstr>Demaurex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Emilie Demaurex</vt:lpwstr>
  </property>
  <property fmtid="{D5CDD505-2E9C-101B-9397-08002B2CF9AE}" pid="109" name="FSC#ATSTATECFG@1.1001:AgentPhone">
    <vt:lpwstr>+41 58 465 11 14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>28.01.2014</vt:lpwstr>
  </property>
  <property fmtid="{D5CDD505-2E9C-101B-9397-08002B2CF9AE}" pid="113" name="FSC#ATSTATECFG@1.1001:SubfileSubject">
    <vt:lpwstr>1_NRAKV_ZwB Phase 1_BG-Anbieter_31.01.2014_x000d_
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2014/000890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